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CCF" w:rsidRDefault="00E53CCF" w:rsidP="00D44BA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E53CCF" w:rsidRPr="00D44BA9" w:rsidRDefault="00E53CCF" w:rsidP="00D44BA9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D44BA9">
        <w:rPr>
          <w:rFonts w:ascii="Times New Roman" w:hAnsi="Times New Roman"/>
          <w:i/>
          <w:sz w:val="28"/>
          <w:szCs w:val="28"/>
        </w:rPr>
        <w:t xml:space="preserve">Таблица </w:t>
      </w:r>
      <w:r>
        <w:rPr>
          <w:rFonts w:ascii="Times New Roman" w:hAnsi="Times New Roman"/>
          <w:i/>
          <w:sz w:val="28"/>
          <w:szCs w:val="28"/>
        </w:rPr>
        <w:t>2</w:t>
      </w:r>
    </w:p>
    <w:p w:rsidR="00E53CCF" w:rsidRDefault="00E53CCF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53CCF" w:rsidRDefault="00E53CCF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E53CCF" w:rsidRDefault="00E53CCF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(государственным</w:t>
      </w:r>
      <w:r>
        <w:rPr>
          <w:rFonts w:ascii="Times New Roman" w:hAnsi="Times New Roman"/>
          <w:sz w:val="28"/>
          <w:szCs w:val="28"/>
        </w:rPr>
        <w:t xml:space="preserve"> и муниципальным </w:t>
      </w:r>
      <w:r w:rsidRPr="00554794">
        <w:rPr>
          <w:rFonts w:ascii="Times New Roman" w:hAnsi="Times New Roman"/>
          <w:sz w:val="28"/>
          <w:szCs w:val="28"/>
        </w:rPr>
        <w:t xml:space="preserve"> программам </w:t>
      </w:r>
      <w:r>
        <w:rPr>
          <w:rFonts w:ascii="Times New Roman" w:hAnsi="Times New Roman"/>
          <w:sz w:val="28"/>
          <w:szCs w:val="28"/>
        </w:rPr>
        <w:t>Аксубаевского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видов расходов, разделам, подразделам классификации расходов бюджетов </w:t>
      </w:r>
    </w:p>
    <w:p w:rsidR="00E53CCF" w:rsidRPr="00554794" w:rsidRDefault="00E53CCF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>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на 20</w:t>
      </w:r>
      <w:r>
        <w:rPr>
          <w:rFonts w:ascii="Times New Roman" w:hAnsi="Times New Roman"/>
          <w:sz w:val="28"/>
          <w:szCs w:val="28"/>
        </w:rPr>
        <w:t>20 и 2021</w:t>
      </w:r>
      <w:r w:rsidRPr="00554794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ы</w:t>
      </w:r>
    </w:p>
    <w:p w:rsidR="00E53CCF" w:rsidRPr="00183A23" w:rsidRDefault="00E53CCF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357" w:type="dxa"/>
        <w:tblInd w:w="-459" w:type="dxa"/>
        <w:tblLook w:val="00A0"/>
      </w:tblPr>
      <w:tblGrid>
        <w:gridCol w:w="4182"/>
        <w:gridCol w:w="1644"/>
        <w:gridCol w:w="871"/>
        <w:gridCol w:w="508"/>
        <w:gridCol w:w="523"/>
        <w:gridCol w:w="1292"/>
        <w:gridCol w:w="1337"/>
      </w:tblGrid>
      <w:tr w:rsidR="00E53CCF" w:rsidRPr="00371815" w:rsidTr="001A2411">
        <w:trPr>
          <w:trHeight w:val="790"/>
          <w:tblHeader/>
        </w:trPr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CCF" w:rsidRPr="004C4EEA" w:rsidRDefault="00E53CCF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CCF" w:rsidRPr="004C4EEA" w:rsidRDefault="00E53CCF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CCF" w:rsidRPr="004C4EEA" w:rsidRDefault="00E53CCF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CCF" w:rsidRPr="004C4EEA" w:rsidRDefault="00E53CCF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CCF" w:rsidRPr="004C4EEA" w:rsidRDefault="00E53CCF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CCF" w:rsidRDefault="00E53CCF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53CCF" w:rsidRPr="004C4EEA" w:rsidRDefault="00E53CCF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3CCF" w:rsidRDefault="00E53CCF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53CCF" w:rsidRDefault="00E53CCF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</w:tr>
      <w:tr w:rsidR="00E53CCF" w:rsidRPr="00371815" w:rsidTr="001A2411">
        <w:trPr>
          <w:trHeight w:val="569"/>
        </w:trPr>
        <w:tc>
          <w:tcPr>
            <w:tcW w:w="4182" w:type="dxa"/>
            <w:vAlign w:val="bottom"/>
          </w:tcPr>
          <w:p w:rsidR="00E53CCF" w:rsidRPr="00354900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27568">
              <w:rPr>
                <w:rFonts w:ascii="Times New Roman" w:hAnsi="Times New Roman"/>
                <w:b/>
              </w:rPr>
              <w:t>Мероприятия в части осуществления государственной программы "Разв</w:t>
            </w:r>
            <w:r w:rsidRPr="00427568">
              <w:rPr>
                <w:rFonts w:ascii="Times New Roman" w:hAnsi="Times New Roman"/>
                <w:b/>
              </w:rPr>
              <w:t>и</w:t>
            </w:r>
            <w:r w:rsidRPr="00427568">
              <w:rPr>
                <w:rFonts w:ascii="Times New Roman" w:hAnsi="Times New Roman"/>
                <w:b/>
              </w:rPr>
              <w:t>тие здравоохранения Республики Т</w:t>
            </w:r>
            <w:r w:rsidRPr="00427568">
              <w:rPr>
                <w:rFonts w:ascii="Times New Roman" w:hAnsi="Times New Roman"/>
                <w:b/>
              </w:rPr>
              <w:t>а</w:t>
            </w:r>
            <w:r w:rsidRPr="00427568">
              <w:rPr>
                <w:rFonts w:ascii="Times New Roman" w:hAnsi="Times New Roman"/>
                <w:b/>
              </w:rPr>
              <w:t>тарстан до 2020 года"</w:t>
            </w:r>
          </w:p>
        </w:tc>
        <w:tc>
          <w:tcPr>
            <w:tcW w:w="1644" w:type="dxa"/>
            <w:vAlign w:val="bottom"/>
          </w:tcPr>
          <w:p w:rsidR="00E53CCF" w:rsidRPr="00354900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01 0 00 0000 0</w:t>
            </w:r>
          </w:p>
        </w:tc>
        <w:tc>
          <w:tcPr>
            <w:tcW w:w="871" w:type="dxa"/>
            <w:vAlign w:val="bottom"/>
          </w:tcPr>
          <w:p w:rsidR="00E53CCF" w:rsidRPr="00354900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354900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354900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</w:tcPr>
          <w:p w:rsidR="00E53CCF" w:rsidRPr="00204EE0" w:rsidRDefault="00E53CCF" w:rsidP="00204EE0">
            <w:pPr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448,6</w:t>
            </w:r>
          </w:p>
        </w:tc>
        <w:tc>
          <w:tcPr>
            <w:tcW w:w="1337" w:type="dxa"/>
          </w:tcPr>
          <w:p w:rsidR="00E53CCF" w:rsidRPr="00204EE0" w:rsidRDefault="00E53CCF" w:rsidP="00204EE0">
            <w:pPr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465,5</w:t>
            </w:r>
          </w:p>
        </w:tc>
      </w:tr>
      <w:tr w:rsidR="00E53CCF" w:rsidRPr="00371815" w:rsidTr="001A2411">
        <w:trPr>
          <w:trHeight w:val="569"/>
        </w:trPr>
        <w:tc>
          <w:tcPr>
            <w:tcW w:w="4182" w:type="dxa"/>
            <w:vAlign w:val="bottom"/>
          </w:tcPr>
          <w:p w:rsidR="00E53CCF" w:rsidRPr="00710F7F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Подпрограмма «Профилактика заболев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1644" w:type="dxa"/>
            <w:vAlign w:val="bottom"/>
          </w:tcPr>
          <w:p w:rsidR="00E53CCF" w:rsidRPr="00710F7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01 1 00 0000 0</w:t>
            </w:r>
          </w:p>
        </w:tc>
        <w:tc>
          <w:tcPr>
            <w:tcW w:w="871" w:type="dxa"/>
            <w:vAlign w:val="bottom"/>
          </w:tcPr>
          <w:p w:rsidR="00E53CCF" w:rsidRPr="00710F7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710F7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710F7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</w:tcPr>
          <w:p w:rsidR="00E53CCF" w:rsidRPr="00204EE0" w:rsidRDefault="00E53CCF" w:rsidP="00204EE0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448,6</w:t>
            </w:r>
          </w:p>
        </w:tc>
        <w:tc>
          <w:tcPr>
            <w:tcW w:w="1337" w:type="dxa"/>
          </w:tcPr>
          <w:p w:rsidR="00E53CCF" w:rsidRPr="00204EE0" w:rsidRDefault="00E53CCF" w:rsidP="00204EE0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465,5</w:t>
            </w:r>
          </w:p>
        </w:tc>
      </w:tr>
      <w:tr w:rsidR="00E53CCF" w:rsidRPr="00371815" w:rsidTr="001A2411">
        <w:trPr>
          <w:trHeight w:val="569"/>
        </w:trPr>
        <w:tc>
          <w:tcPr>
            <w:tcW w:w="4182" w:type="dxa"/>
            <w:vAlign w:val="bottom"/>
          </w:tcPr>
          <w:p w:rsidR="00E53CCF" w:rsidRPr="00710F7F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«Профилактика инфекционных заболеваний, включая иммунопрофилактику»</w:t>
            </w:r>
          </w:p>
        </w:tc>
        <w:tc>
          <w:tcPr>
            <w:tcW w:w="1644" w:type="dxa"/>
            <w:vAlign w:val="bottom"/>
          </w:tcPr>
          <w:p w:rsidR="00E53CCF" w:rsidRPr="00710F7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01 1 02 0000 0</w:t>
            </w:r>
          </w:p>
        </w:tc>
        <w:tc>
          <w:tcPr>
            <w:tcW w:w="871" w:type="dxa"/>
            <w:vAlign w:val="bottom"/>
          </w:tcPr>
          <w:p w:rsidR="00E53CCF" w:rsidRPr="00710F7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710F7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710F7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</w:tcPr>
          <w:p w:rsidR="00E53CCF" w:rsidRPr="00204EE0" w:rsidRDefault="00E53CCF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448,6</w:t>
            </w:r>
          </w:p>
        </w:tc>
        <w:tc>
          <w:tcPr>
            <w:tcW w:w="1337" w:type="dxa"/>
          </w:tcPr>
          <w:p w:rsidR="00E53CCF" w:rsidRPr="00204EE0" w:rsidRDefault="00E53CCF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465,5</w:t>
            </w:r>
          </w:p>
        </w:tc>
      </w:tr>
      <w:tr w:rsidR="00E53CCF" w:rsidRPr="00371815" w:rsidTr="001A2411">
        <w:trPr>
          <w:trHeight w:val="569"/>
        </w:trPr>
        <w:tc>
          <w:tcPr>
            <w:tcW w:w="4182" w:type="dxa"/>
            <w:vAlign w:val="bottom"/>
          </w:tcPr>
          <w:p w:rsidR="00E53CCF" w:rsidRPr="00710F7F" w:rsidRDefault="00E53CCF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организации осуществления мер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приятий по проведению дезинфекции, дезинсекции и дератизации, санитарно-противоэпидемических (профилактич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ских) мероприятий, проводимых с пр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менением лабораторных методов иссл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дования, в очагах инфекционных забол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ваний, а также на территориях и в пом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щениях, где имеются и сохраняются у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ловия для возникновения или распр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странения инфекционных заболеваний</w:t>
            </w:r>
          </w:p>
        </w:tc>
        <w:tc>
          <w:tcPr>
            <w:tcW w:w="1644" w:type="dxa"/>
            <w:vAlign w:val="bottom"/>
          </w:tcPr>
          <w:p w:rsidR="00E53CCF" w:rsidRPr="00710F7F" w:rsidRDefault="00E53CCF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871" w:type="dxa"/>
            <w:vAlign w:val="bottom"/>
          </w:tcPr>
          <w:p w:rsidR="00E53CCF" w:rsidRPr="00710F7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E53CCF" w:rsidRPr="00710F7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710F7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</w:tcPr>
          <w:p w:rsidR="00E53CCF" w:rsidRPr="00204EE0" w:rsidRDefault="00E53CCF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448,6</w:t>
            </w:r>
          </w:p>
        </w:tc>
        <w:tc>
          <w:tcPr>
            <w:tcW w:w="1337" w:type="dxa"/>
          </w:tcPr>
          <w:p w:rsidR="00E53CCF" w:rsidRPr="00204EE0" w:rsidRDefault="00E53CCF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465,5</w:t>
            </w:r>
          </w:p>
        </w:tc>
      </w:tr>
      <w:tr w:rsidR="00E53CCF" w:rsidRPr="00371815" w:rsidTr="00654376">
        <w:trPr>
          <w:trHeight w:val="569"/>
        </w:trPr>
        <w:tc>
          <w:tcPr>
            <w:tcW w:w="4182" w:type="dxa"/>
            <w:vAlign w:val="bottom"/>
          </w:tcPr>
          <w:p w:rsidR="00E53CCF" w:rsidRPr="00710F7F" w:rsidRDefault="00E53CCF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E53CCF" w:rsidRPr="00710F7F" w:rsidRDefault="00E53CCF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871" w:type="dxa"/>
            <w:vAlign w:val="bottom"/>
          </w:tcPr>
          <w:p w:rsidR="00E53CCF" w:rsidRPr="00710F7F" w:rsidRDefault="00E53CCF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710F7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710F7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</w:tcPr>
          <w:p w:rsidR="00E53CCF" w:rsidRPr="00204EE0" w:rsidRDefault="00E53CCF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448,6</w:t>
            </w:r>
          </w:p>
        </w:tc>
        <w:tc>
          <w:tcPr>
            <w:tcW w:w="1337" w:type="dxa"/>
          </w:tcPr>
          <w:p w:rsidR="00E53CCF" w:rsidRPr="00204EE0" w:rsidRDefault="00E53CCF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465,5</w:t>
            </w:r>
          </w:p>
        </w:tc>
      </w:tr>
      <w:tr w:rsidR="00E53CCF" w:rsidRPr="00371815" w:rsidTr="004C53EF">
        <w:trPr>
          <w:trHeight w:val="569"/>
        </w:trPr>
        <w:tc>
          <w:tcPr>
            <w:tcW w:w="4182" w:type="dxa"/>
            <w:vAlign w:val="bottom"/>
          </w:tcPr>
          <w:p w:rsidR="00E53CCF" w:rsidRPr="00710F7F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ЗДРАВООХРАНЕНИЕ</w:t>
            </w:r>
          </w:p>
        </w:tc>
        <w:tc>
          <w:tcPr>
            <w:tcW w:w="1644" w:type="dxa"/>
            <w:vAlign w:val="bottom"/>
          </w:tcPr>
          <w:p w:rsidR="00E53CCF" w:rsidRPr="00710F7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871" w:type="dxa"/>
            <w:vAlign w:val="bottom"/>
          </w:tcPr>
          <w:p w:rsidR="00E53CCF" w:rsidRPr="00710F7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710F7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E53CCF" w:rsidRPr="00710F7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</w:tcPr>
          <w:p w:rsidR="00E53CCF" w:rsidRPr="00204EE0" w:rsidRDefault="00E53CCF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448,6</w:t>
            </w:r>
          </w:p>
        </w:tc>
        <w:tc>
          <w:tcPr>
            <w:tcW w:w="1337" w:type="dxa"/>
          </w:tcPr>
          <w:p w:rsidR="00E53CCF" w:rsidRPr="00204EE0" w:rsidRDefault="00E53CCF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465,5</w:t>
            </w:r>
          </w:p>
        </w:tc>
      </w:tr>
      <w:tr w:rsidR="00E53CCF" w:rsidRPr="00371815" w:rsidTr="000D0886">
        <w:trPr>
          <w:trHeight w:val="569"/>
        </w:trPr>
        <w:tc>
          <w:tcPr>
            <w:tcW w:w="4182" w:type="dxa"/>
            <w:vAlign w:val="bottom"/>
          </w:tcPr>
          <w:p w:rsidR="00E53CCF" w:rsidRPr="00710F7F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Санитарно-эпидемиологическое благоп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лучие</w:t>
            </w:r>
          </w:p>
        </w:tc>
        <w:tc>
          <w:tcPr>
            <w:tcW w:w="1644" w:type="dxa"/>
            <w:vAlign w:val="bottom"/>
          </w:tcPr>
          <w:p w:rsidR="00E53CCF" w:rsidRPr="00710F7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871" w:type="dxa"/>
            <w:vAlign w:val="bottom"/>
          </w:tcPr>
          <w:p w:rsidR="00E53CCF" w:rsidRPr="00710F7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710F7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E53CCF" w:rsidRPr="00710F7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292" w:type="dxa"/>
          </w:tcPr>
          <w:p w:rsidR="00E53CCF" w:rsidRPr="00204EE0" w:rsidRDefault="00E53CCF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448,6</w:t>
            </w:r>
          </w:p>
        </w:tc>
        <w:tc>
          <w:tcPr>
            <w:tcW w:w="1337" w:type="dxa"/>
          </w:tcPr>
          <w:p w:rsidR="00E53CCF" w:rsidRPr="00204EE0" w:rsidRDefault="00E53CCF" w:rsidP="005C364F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465,5</w:t>
            </w:r>
          </w:p>
        </w:tc>
      </w:tr>
      <w:tr w:rsidR="00E53CCF" w:rsidRPr="00371815" w:rsidTr="001A2411">
        <w:trPr>
          <w:trHeight w:val="569"/>
        </w:trPr>
        <w:tc>
          <w:tcPr>
            <w:tcW w:w="4182" w:type="dxa"/>
            <w:vAlign w:val="bottom"/>
          </w:tcPr>
          <w:p w:rsidR="00E53CCF" w:rsidRPr="00D2329A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образования в Аксубаевском муниц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пальном районе на 2016 – 2020 годы»</w:t>
            </w:r>
          </w:p>
        </w:tc>
        <w:tc>
          <w:tcPr>
            <w:tcW w:w="1644" w:type="dxa"/>
            <w:vAlign w:val="bottom"/>
          </w:tcPr>
          <w:p w:rsidR="00E53CCF" w:rsidRPr="00D2329A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02 0 00 0000 0</w:t>
            </w:r>
          </w:p>
        </w:tc>
        <w:tc>
          <w:tcPr>
            <w:tcW w:w="871" w:type="dxa"/>
            <w:vAlign w:val="bottom"/>
          </w:tcPr>
          <w:p w:rsidR="00E53CCF" w:rsidRPr="00D2329A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D2329A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D2329A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D2329A" w:rsidRDefault="00E53CCF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486700,7</w:t>
            </w:r>
          </w:p>
        </w:tc>
        <w:tc>
          <w:tcPr>
            <w:tcW w:w="1337" w:type="dxa"/>
          </w:tcPr>
          <w:p w:rsidR="00E53CCF" w:rsidRDefault="00E53CCF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E53CCF" w:rsidRDefault="00E53CCF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471198,9</w:t>
            </w:r>
          </w:p>
        </w:tc>
      </w:tr>
      <w:tr w:rsidR="00E53CCF" w:rsidRPr="00371815" w:rsidTr="001A2411">
        <w:trPr>
          <w:trHeight w:val="569"/>
        </w:trPr>
        <w:tc>
          <w:tcPr>
            <w:tcW w:w="4182" w:type="dxa"/>
            <w:vAlign w:val="bottom"/>
          </w:tcPr>
          <w:p w:rsidR="00E53CCF" w:rsidRPr="00054682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дошкольного образования, включая инклюзивное  на 2016 – 2020 годы»</w:t>
            </w:r>
          </w:p>
        </w:tc>
        <w:tc>
          <w:tcPr>
            <w:tcW w:w="1644" w:type="dxa"/>
            <w:vAlign w:val="bottom"/>
          </w:tcPr>
          <w:p w:rsidR="00E53CCF" w:rsidRPr="00054682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02 1 00 0000 0</w:t>
            </w:r>
          </w:p>
        </w:tc>
        <w:tc>
          <w:tcPr>
            <w:tcW w:w="871" w:type="dxa"/>
            <w:vAlign w:val="bottom"/>
          </w:tcPr>
          <w:p w:rsidR="00E53CCF" w:rsidRPr="00054682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054682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054682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</w:tcPr>
          <w:p w:rsidR="00E53CCF" w:rsidRPr="00AE51B9" w:rsidRDefault="00E53CCF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95480</w:t>
            </w:r>
          </w:p>
        </w:tc>
        <w:tc>
          <w:tcPr>
            <w:tcW w:w="1337" w:type="dxa"/>
          </w:tcPr>
          <w:p w:rsidR="00E53CCF" w:rsidRPr="00AE51B9" w:rsidRDefault="00E53CCF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92350</w:t>
            </w:r>
          </w:p>
        </w:tc>
      </w:tr>
      <w:tr w:rsidR="00E53CCF" w:rsidRPr="00371815" w:rsidTr="001A2411">
        <w:trPr>
          <w:trHeight w:val="569"/>
        </w:trPr>
        <w:tc>
          <w:tcPr>
            <w:tcW w:w="4182" w:type="dxa"/>
            <w:vAlign w:val="bottom"/>
          </w:tcPr>
          <w:p w:rsidR="00E53CCF" w:rsidRPr="00DE3438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тельных организациях»</w:t>
            </w:r>
          </w:p>
        </w:tc>
        <w:tc>
          <w:tcPr>
            <w:tcW w:w="1644" w:type="dxa"/>
            <w:vAlign w:val="bottom"/>
          </w:tcPr>
          <w:p w:rsidR="00E53CCF" w:rsidRPr="00DE343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02 1 01 0000 0</w:t>
            </w:r>
          </w:p>
        </w:tc>
        <w:tc>
          <w:tcPr>
            <w:tcW w:w="871" w:type="dxa"/>
            <w:vAlign w:val="bottom"/>
          </w:tcPr>
          <w:p w:rsidR="00E53CCF" w:rsidRPr="00DE343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DE343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DE343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</w:tcPr>
          <w:p w:rsidR="00E53CCF" w:rsidRPr="00AE51B9" w:rsidRDefault="00E53CCF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44683,4</w:t>
            </w:r>
          </w:p>
        </w:tc>
        <w:tc>
          <w:tcPr>
            <w:tcW w:w="1337" w:type="dxa"/>
          </w:tcPr>
          <w:p w:rsidR="00E53CCF" w:rsidRPr="00AE51B9" w:rsidRDefault="00E53CCF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44683,4</w:t>
            </w:r>
          </w:p>
        </w:tc>
      </w:tr>
      <w:tr w:rsidR="00E53CCF" w:rsidRPr="00371815" w:rsidTr="001A2411">
        <w:trPr>
          <w:trHeight w:val="569"/>
        </w:trPr>
        <w:tc>
          <w:tcPr>
            <w:tcW w:w="4182" w:type="dxa"/>
            <w:vAlign w:val="bottom"/>
          </w:tcPr>
          <w:p w:rsidR="00E53CCF" w:rsidRPr="00DE3438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реализации прав на получение общедо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тупного и бесплатного дошкольного о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разования в муниципальных дошкольных образовательных организациях</w:t>
            </w:r>
          </w:p>
        </w:tc>
        <w:tc>
          <w:tcPr>
            <w:tcW w:w="1644" w:type="dxa"/>
            <w:vAlign w:val="bottom"/>
          </w:tcPr>
          <w:p w:rsidR="00E53CCF" w:rsidRPr="00DE343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871" w:type="dxa"/>
            <w:vAlign w:val="bottom"/>
          </w:tcPr>
          <w:p w:rsidR="00E53CCF" w:rsidRPr="00DE343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DE343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DE343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DE3438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44683,4</w:t>
            </w:r>
          </w:p>
        </w:tc>
        <w:tc>
          <w:tcPr>
            <w:tcW w:w="1337" w:type="dxa"/>
          </w:tcPr>
          <w:p w:rsidR="00E53CCF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53CCF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53CCF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44683,4</w:t>
            </w:r>
          </w:p>
        </w:tc>
      </w:tr>
      <w:tr w:rsidR="00E53CCF" w:rsidRPr="00371815" w:rsidTr="001A2411">
        <w:trPr>
          <w:trHeight w:val="569"/>
        </w:trPr>
        <w:tc>
          <w:tcPr>
            <w:tcW w:w="4182" w:type="dxa"/>
            <w:vAlign w:val="bottom"/>
          </w:tcPr>
          <w:p w:rsidR="00E53CCF" w:rsidRPr="00A67EC9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E53CCF" w:rsidRPr="00A67EC9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871" w:type="dxa"/>
            <w:vAlign w:val="bottom"/>
          </w:tcPr>
          <w:p w:rsidR="00E53CCF" w:rsidRPr="00A67EC9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E53CCF" w:rsidRPr="00A67EC9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A67EC9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DE3438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44683,4</w:t>
            </w:r>
          </w:p>
        </w:tc>
        <w:tc>
          <w:tcPr>
            <w:tcW w:w="1337" w:type="dxa"/>
          </w:tcPr>
          <w:p w:rsidR="00E53CC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53CC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44683,4</w:t>
            </w:r>
          </w:p>
        </w:tc>
      </w:tr>
      <w:tr w:rsidR="00E53CCF" w:rsidRPr="00371815" w:rsidTr="001A2411">
        <w:trPr>
          <w:trHeight w:val="569"/>
        </w:trPr>
        <w:tc>
          <w:tcPr>
            <w:tcW w:w="4182" w:type="dxa"/>
            <w:vAlign w:val="bottom"/>
          </w:tcPr>
          <w:p w:rsidR="00E53CCF" w:rsidRPr="00A67EC9" w:rsidRDefault="00E53CCF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E53CCF" w:rsidRPr="00A67EC9" w:rsidRDefault="00E53CCF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871" w:type="dxa"/>
            <w:vAlign w:val="bottom"/>
          </w:tcPr>
          <w:p w:rsidR="00E53CCF" w:rsidRPr="00A67EC9" w:rsidRDefault="00E53CCF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E53CCF" w:rsidRPr="00A67EC9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53CCF" w:rsidRPr="00A67EC9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Pr="00DE3438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44683,4</w:t>
            </w:r>
          </w:p>
        </w:tc>
        <w:tc>
          <w:tcPr>
            <w:tcW w:w="1337" w:type="dxa"/>
          </w:tcPr>
          <w:p w:rsidR="00E53CC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44683,4</w:t>
            </w:r>
          </w:p>
        </w:tc>
      </w:tr>
      <w:tr w:rsidR="00E53CCF" w:rsidRPr="00371815" w:rsidTr="001A2411">
        <w:trPr>
          <w:trHeight w:val="569"/>
        </w:trPr>
        <w:tc>
          <w:tcPr>
            <w:tcW w:w="4182" w:type="dxa"/>
            <w:vAlign w:val="bottom"/>
          </w:tcPr>
          <w:p w:rsidR="00E53CCF" w:rsidRPr="00A67EC9" w:rsidRDefault="00E53CCF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644" w:type="dxa"/>
            <w:vAlign w:val="bottom"/>
          </w:tcPr>
          <w:p w:rsidR="00E53CCF" w:rsidRPr="00A67EC9" w:rsidRDefault="00E53CCF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871" w:type="dxa"/>
            <w:vAlign w:val="bottom"/>
          </w:tcPr>
          <w:p w:rsidR="00E53CCF" w:rsidRPr="00A67EC9" w:rsidRDefault="00E53CCF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E53CCF" w:rsidRPr="00A67EC9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53CCF" w:rsidRPr="00A67EC9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E53CCF" w:rsidRPr="00DE3438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44683,4</w:t>
            </w:r>
          </w:p>
        </w:tc>
        <w:tc>
          <w:tcPr>
            <w:tcW w:w="1337" w:type="dxa"/>
          </w:tcPr>
          <w:p w:rsidR="00E53CC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44683,4</w:t>
            </w:r>
          </w:p>
        </w:tc>
      </w:tr>
      <w:tr w:rsidR="00E53CCF" w:rsidRPr="00371815" w:rsidTr="001A2411">
        <w:trPr>
          <w:trHeight w:val="569"/>
        </w:trPr>
        <w:tc>
          <w:tcPr>
            <w:tcW w:w="4182" w:type="dxa"/>
            <w:vAlign w:val="bottom"/>
          </w:tcPr>
          <w:p w:rsidR="00E53CCF" w:rsidRPr="00A76068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76068">
              <w:rPr>
                <w:rFonts w:ascii="Times New Roman" w:hAnsi="Times New Roman"/>
                <w:lang w:eastAsia="ru-RU"/>
              </w:rPr>
              <w:t>Основное мероприятие Реализация д</w:t>
            </w:r>
            <w:r w:rsidRPr="00A76068">
              <w:rPr>
                <w:rFonts w:ascii="Times New Roman" w:hAnsi="Times New Roman"/>
                <w:lang w:eastAsia="ru-RU"/>
              </w:rPr>
              <w:t>о</w:t>
            </w:r>
            <w:r w:rsidRPr="00A76068">
              <w:rPr>
                <w:rFonts w:ascii="Times New Roman" w:hAnsi="Times New Roman"/>
                <w:lang w:eastAsia="ru-RU"/>
              </w:rPr>
              <w:t>школьного образования</w:t>
            </w:r>
          </w:p>
        </w:tc>
        <w:tc>
          <w:tcPr>
            <w:tcW w:w="1644" w:type="dxa"/>
            <w:vAlign w:val="bottom"/>
          </w:tcPr>
          <w:p w:rsidR="00E53CCF" w:rsidRPr="00A7606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02 1 03 0000 0</w:t>
            </w:r>
          </w:p>
        </w:tc>
        <w:tc>
          <w:tcPr>
            <w:tcW w:w="871" w:type="dxa"/>
            <w:vAlign w:val="bottom"/>
          </w:tcPr>
          <w:p w:rsidR="00E53CCF" w:rsidRPr="00A7606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E53CCF" w:rsidRPr="00A7606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A7606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</w:tcPr>
          <w:p w:rsidR="00E53CCF" w:rsidRPr="001C28E3" w:rsidRDefault="00E53CCF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50796,6</w:t>
            </w:r>
          </w:p>
        </w:tc>
        <w:tc>
          <w:tcPr>
            <w:tcW w:w="1337" w:type="dxa"/>
          </w:tcPr>
          <w:p w:rsidR="00E53CCF" w:rsidRPr="001C28E3" w:rsidRDefault="00E53CCF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47666,6</w:t>
            </w:r>
          </w:p>
        </w:tc>
      </w:tr>
      <w:tr w:rsidR="00E53CCF" w:rsidRPr="00371815" w:rsidTr="001A2411">
        <w:trPr>
          <w:trHeight w:val="569"/>
        </w:trPr>
        <w:tc>
          <w:tcPr>
            <w:tcW w:w="4182" w:type="dxa"/>
            <w:vAlign w:val="bottom"/>
          </w:tcPr>
          <w:p w:rsidR="00E53CCF" w:rsidRPr="00A76068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</w:rPr>
              <w:t>Развитие дошкольных образовательных организаций</w:t>
            </w:r>
          </w:p>
        </w:tc>
        <w:tc>
          <w:tcPr>
            <w:tcW w:w="1644" w:type="dxa"/>
            <w:vAlign w:val="bottom"/>
          </w:tcPr>
          <w:p w:rsidR="00E53CCF" w:rsidRPr="00A7606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871" w:type="dxa"/>
            <w:vAlign w:val="bottom"/>
          </w:tcPr>
          <w:p w:rsidR="00E53CCF" w:rsidRPr="00A7606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E53CCF" w:rsidRPr="00A7606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A7606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</w:tcPr>
          <w:p w:rsidR="00E53CCF" w:rsidRPr="001C28E3" w:rsidRDefault="00E53CCF" w:rsidP="00786A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50796,6</w:t>
            </w:r>
          </w:p>
        </w:tc>
        <w:tc>
          <w:tcPr>
            <w:tcW w:w="1337" w:type="dxa"/>
          </w:tcPr>
          <w:p w:rsidR="00E53CCF" w:rsidRPr="001C28E3" w:rsidRDefault="00E53CCF" w:rsidP="00786A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47666,6</w:t>
            </w:r>
          </w:p>
        </w:tc>
      </w:tr>
      <w:tr w:rsidR="00E53CCF" w:rsidRPr="00371815" w:rsidTr="001A2411">
        <w:trPr>
          <w:trHeight w:val="569"/>
        </w:trPr>
        <w:tc>
          <w:tcPr>
            <w:tcW w:w="4182" w:type="dxa"/>
            <w:vAlign w:val="bottom"/>
          </w:tcPr>
          <w:p w:rsidR="00E53CCF" w:rsidRPr="00A76068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E53CCF" w:rsidRPr="00A7606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871" w:type="dxa"/>
            <w:vAlign w:val="bottom"/>
          </w:tcPr>
          <w:p w:rsidR="00E53CCF" w:rsidRPr="00A7606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E53CCF" w:rsidRPr="00A7606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A7606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</w:tcPr>
          <w:p w:rsidR="00E53CCF" w:rsidRPr="001C28E3" w:rsidRDefault="00E53CCF" w:rsidP="00786A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50796,6</w:t>
            </w:r>
          </w:p>
        </w:tc>
        <w:tc>
          <w:tcPr>
            <w:tcW w:w="1337" w:type="dxa"/>
          </w:tcPr>
          <w:p w:rsidR="00E53CCF" w:rsidRPr="001C28E3" w:rsidRDefault="00E53CCF" w:rsidP="00786A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47666,6</w:t>
            </w:r>
          </w:p>
        </w:tc>
      </w:tr>
      <w:tr w:rsidR="00E53CCF" w:rsidRPr="00371815" w:rsidTr="001A2411">
        <w:trPr>
          <w:trHeight w:val="569"/>
        </w:trPr>
        <w:tc>
          <w:tcPr>
            <w:tcW w:w="4182" w:type="dxa"/>
            <w:vAlign w:val="bottom"/>
          </w:tcPr>
          <w:p w:rsidR="00E53CCF" w:rsidRPr="00A76068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E53CCF" w:rsidRPr="00A7606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871" w:type="dxa"/>
            <w:vAlign w:val="bottom"/>
          </w:tcPr>
          <w:p w:rsidR="00E53CCF" w:rsidRPr="00A7606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E53CCF" w:rsidRPr="00A7606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53CCF" w:rsidRPr="00A7606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</w:tcPr>
          <w:p w:rsidR="00E53CCF" w:rsidRPr="001C28E3" w:rsidRDefault="00E53CCF" w:rsidP="00786A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50796,6</w:t>
            </w:r>
          </w:p>
        </w:tc>
        <w:tc>
          <w:tcPr>
            <w:tcW w:w="1337" w:type="dxa"/>
          </w:tcPr>
          <w:p w:rsidR="00E53CCF" w:rsidRPr="001C28E3" w:rsidRDefault="00E53CCF" w:rsidP="00786A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47666,6</w:t>
            </w:r>
          </w:p>
        </w:tc>
      </w:tr>
      <w:tr w:rsidR="00E53CCF" w:rsidRPr="00371815" w:rsidTr="002B64BA">
        <w:trPr>
          <w:trHeight w:val="569"/>
        </w:trPr>
        <w:tc>
          <w:tcPr>
            <w:tcW w:w="4182" w:type="dxa"/>
            <w:vAlign w:val="bottom"/>
          </w:tcPr>
          <w:p w:rsidR="00E53CCF" w:rsidRPr="00A76068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644" w:type="dxa"/>
            <w:vAlign w:val="bottom"/>
          </w:tcPr>
          <w:p w:rsidR="00E53CCF" w:rsidRPr="00A7606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871" w:type="dxa"/>
            <w:vAlign w:val="bottom"/>
          </w:tcPr>
          <w:p w:rsidR="00E53CCF" w:rsidRPr="00A7606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E53CCF" w:rsidRPr="00A7606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53CCF" w:rsidRPr="00A7606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</w:tcPr>
          <w:p w:rsidR="00E53CCF" w:rsidRPr="001C28E3" w:rsidRDefault="00E53CCF" w:rsidP="00786A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50796,6</w:t>
            </w:r>
          </w:p>
        </w:tc>
        <w:tc>
          <w:tcPr>
            <w:tcW w:w="1337" w:type="dxa"/>
          </w:tcPr>
          <w:p w:rsidR="00E53CCF" w:rsidRPr="001C28E3" w:rsidRDefault="00E53CCF" w:rsidP="00786A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47666,6</w:t>
            </w:r>
          </w:p>
        </w:tc>
      </w:tr>
      <w:tr w:rsidR="00E53CCF" w:rsidRPr="00371815" w:rsidTr="001A2411">
        <w:trPr>
          <w:trHeight w:val="569"/>
        </w:trPr>
        <w:tc>
          <w:tcPr>
            <w:tcW w:w="4182" w:type="dxa"/>
            <w:vAlign w:val="bottom"/>
          </w:tcPr>
          <w:p w:rsidR="00E53CCF" w:rsidRPr="004E3ED0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Подпрограмма «Развитие общего образ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вания, включая инклюзивное на 2016 – 2020 годы»</w:t>
            </w:r>
          </w:p>
        </w:tc>
        <w:tc>
          <w:tcPr>
            <w:tcW w:w="1644" w:type="dxa"/>
            <w:vAlign w:val="bottom"/>
          </w:tcPr>
          <w:p w:rsidR="00E53CCF" w:rsidRPr="004E3ED0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02 2 00 0000 0</w:t>
            </w:r>
          </w:p>
        </w:tc>
        <w:tc>
          <w:tcPr>
            <w:tcW w:w="871" w:type="dxa"/>
            <w:vAlign w:val="bottom"/>
          </w:tcPr>
          <w:p w:rsidR="00E53CCF" w:rsidRPr="004E3ED0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4E3ED0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4E3ED0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4E3ED0" w:rsidRDefault="00E53CCF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337880,7</w:t>
            </w:r>
          </w:p>
        </w:tc>
        <w:tc>
          <w:tcPr>
            <w:tcW w:w="1337" w:type="dxa"/>
          </w:tcPr>
          <w:p w:rsidR="00E53CCF" w:rsidRDefault="00E53CCF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53CCF" w:rsidRDefault="00E53CCF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325508,9</w:t>
            </w:r>
          </w:p>
        </w:tc>
      </w:tr>
      <w:tr w:rsidR="00E53CCF" w:rsidRPr="00371815" w:rsidTr="001A2411">
        <w:trPr>
          <w:trHeight w:val="569"/>
        </w:trPr>
        <w:tc>
          <w:tcPr>
            <w:tcW w:w="4182" w:type="dxa"/>
            <w:vAlign w:val="bottom"/>
          </w:tcPr>
          <w:p w:rsidR="00E53CCF" w:rsidRPr="004E3ED0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о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щего образования в государственных о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разовательных организациях»</w:t>
            </w:r>
          </w:p>
        </w:tc>
        <w:tc>
          <w:tcPr>
            <w:tcW w:w="1644" w:type="dxa"/>
            <w:vAlign w:val="bottom"/>
          </w:tcPr>
          <w:p w:rsidR="00E53CCF" w:rsidRPr="004E3ED0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02 2 02 0000 0</w:t>
            </w:r>
          </w:p>
        </w:tc>
        <w:tc>
          <w:tcPr>
            <w:tcW w:w="871" w:type="dxa"/>
            <w:vAlign w:val="bottom"/>
          </w:tcPr>
          <w:p w:rsidR="00E53CCF" w:rsidRPr="004E3ED0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4E3ED0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4E3ED0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4E3ED0" w:rsidRDefault="00E53CCF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184999,5</w:t>
            </w:r>
          </w:p>
        </w:tc>
        <w:tc>
          <w:tcPr>
            <w:tcW w:w="1337" w:type="dxa"/>
          </w:tcPr>
          <w:p w:rsidR="00E53CCF" w:rsidRDefault="00E53CCF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53CCF" w:rsidRDefault="00E53CCF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172476,7</w:t>
            </w:r>
          </w:p>
        </w:tc>
      </w:tr>
      <w:tr w:rsidR="00E53CCF" w:rsidRPr="00371815" w:rsidTr="001A2411">
        <w:trPr>
          <w:trHeight w:val="569"/>
        </w:trPr>
        <w:tc>
          <w:tcPr>
            <w:tcW w:w="4182" w:type="dxa"/>
            <w:vAlign w:val="bottom"/>
          </w:tcPr>
          <w:p w:rsidR="00E53CCF" w:rsidRPr="004E3ED0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Развитие общеобразовательных орган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заций, включая школы – детские сады</w:t>
            </w:r>
          </w:p>
        </w:tc>
        <w:tc>
          <w:tcPr>
            <w:tcW w:w="1644" w:type="dxa"/>
            <w:vAlign w:val="bottom"/>
          </w:tcPr>
          <w:p w:rsidR="00E53CCF" w:rsidRPr="004E3ED0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871" w:type="dxa"/>
            <w:vAlign w:val="bottom"/>
          </w:tcPr>
          <w:p w:rsidR="00E53CCF" w:rsidRPr="004E3ED0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4E3ED0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4E3ED0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4E3ED0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184999,5</w:t>
            </w:r>
          </w:p>
        </w:tc>
        <w:tc>
          <w:tcPr>
            <w:tcW w:w="1337" w:type="dxa"/>
          </w:tcPr>
          <w:p w:rsidR="00E53CC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172476,7</w:t>
            </w:r>
          </w:p>
        </w:tc>
      </w:tr>
      <w:tr w:rsidR="00E53CCF" w:rsidRPr="00371815" w:rsidTr="001A2411">
        <w:trPr>
          <w:trHeight w:val="569"/>
        </w:trPr>
        <w:tc>
          <w:tcPr>
            <w:tcW w:w="4182" w:type="dxa"/>
            <w:vAlign w:val="bottom"/>
          </w:tcPr>
          <w:p w:rsidR="00E53CCF" w:rsidRPr="004E3ED0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коммерческим организациям</w:t>
            </w:r>
          </w:p>
        </w:tc>
        <w:tc>
          <w:tcPr>
            <w:tcW w:w="1644" w:type="dxa"/>
            <w:vAlign w:val="bottom"/>
          </w:tcPr>
          <w:p w:rsidR="00E53CCF" w:rsidRPr="004E3ED0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871" w:type="dxa"/>
            <w:vAlign w:val="bottom"/>
          </w:tcPr>
          <w:p w:rsidR="00E53CCF" w:rsidRPr="004E3ED0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E53CCF" w:rsidRPr="004E3ED0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4E3ED0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4E3ED0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184999,5</w:t>
            </w:r>
          </w:p>
        </w:tc>
        <w:tc>
          <w:tcPr>
            <w:tcW w:w="1337" w:type="dxa"/>
          </w:tcPr>
          <w:p w:rsidR="00E53CC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53CC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172476,7</w:t>
            </w:r>
          </w:p>
        </w:tc>
      </w:tr>
      <w:tr w:rsidR="00E53CCF" w:rsidRPr="00371815" w:rsidTr="001A2411">
        <w:trPr>
          <w:trHeight w:val="569"/>
        </w:trPr>
        <w:tc>
          <w:tcPr>
            <w:tcW w:w="4182" w:type="dxa"/>
            <w:vAlign w:val="bottom"/>
          </w:tcPr>
          <w:p w:rsidR="00E53CCF" w:rsidRPr="004E3ED0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E53CCF" w:rsidRPr="004E3ED0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871" w:type="dxa"/>
            <w:vAlign w:val="bottom"/>
          </w:tcPr>
          <w:p w:rsidR="00E53CCF" w:rsidRPr="004E3ED0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E53CCF" w:rsidRPr="004E3ED0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53CCF" w:rsidRPr="004E3ED0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Pr="004E3ED0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184999,5</w:t>
            </w:r>
          </w:p>
        </w:tc>
        <w:tc>
          <w:tcPr>
            <w:tcW w:w="1337" w:type="dxa"/>
          </w:tcPr>
          <w:p w:rsidR="00E53CC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172476,7</w:t>
            </w:r>
          </w:p>
        </w:tc>
      </w:tr>
      <w:tr w:rsidR="00E53CCF" w:rsidRPr="00371815" w:rsidTr="001A2411">
        <w:trPr>
          <w:trHeight w:val="569"/>
        </w:trPr>
        <w:tc>
          <w:tcPr>
            <w:tcW w:w="4182" w:type="dxa"/>
            <w:vAlign w:val="bottom"/>
          </w:tcPr>
          <w:p w:rsidR="00E53CCF" w:rsidRPr="002D792B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644" w:type="dxa"/>
            <w:vAlign w:val="bottom"/>
          </w:tcPr>
          <w:p w:rsidR="00E53CCF" w:rsidRPr="002D792B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871" w:type="dxa"/>
            <w:vAlign w:val="bottom"/>
          </w:tcPr>
          <w:p w:rsidR="00E53CCF" w:rsidRPr="002D792B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E53CCF" w:rsidRPr="002D792B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53CCF" w:rsidRPr="002D792B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92" w:type="dxa"/>
            <w:vAlign w:val="bottom"/>
          </w:tcPr>
          <w:p w:rsidR="00E53CCF" w:rsidRPr="004E3ED0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184999,5</w:t>
            </w:r>
          </w:p>
        </w:tc>
        <w:tc>
          <w:tcPr>
            <w:tcW w:w="1337" w:type="dxa"/>
          </w:tcPr>
          <w:p w:rsidR="00E53CC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172476,7</w:t>
            </w:r>
          </w:p>
        </w:tc>
      </w:tr>
      <w:tr w:rsidR="00E53CCF" w:rsidRPr="00371815" w:rsidTr="001A2411">
        <w:trPr>
          <w:trHeight w:val="569"/>
        </w:trPr>
        <w:tc>
          <w:tcPr>
            <w:tcW w:w="4182" w:type="dxa"/>
            <w:vAlign w:val="bottom"/>
          </w:tcPr>
          <w:p w:rsidR="00E53CCF" w:rsidRPr="00E212CE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государственных гарантий реализации прав на получение общедоступного и бесплатного общедоступного и беспла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ного дошкольного, начального общего, основного общего, среднего общего 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разования в муниципальных общеобраз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вательных организациях, обеспечение дополнительного образования детей в муниципальных общеобразовательных организациях»</w:t>
            </w:r>
          </w:p>
        </w:tc>
        <w:tc>
          <w:tcPr>
            <w:tcW w:w="1644" w:type="dxa"/>
            <w:vAlign w:val="bottom"/>
          </w:tcPr>
          <w:p w:rsidR="00E53CCF" w:rsidRPr="00E212CE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02 2 08 0000 0</w:t>
            </w:r>
          </w:p>
        </w:tc>
        <w:tc>
          <w:tcPr>
            <w:tcW w:w="871" w:type="dxa"/>
            <w:vAlign w:val="bottom"/>
          </w:tcPr>
          <w:p w:rsidR="00E53CCF" w:rsidRPr="00E212CE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E212CE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E212CE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E212CE" w:rsidRDefault="00E53CCF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152881,2</w:t>
            </w:r>
          </w:p>
        </w:tc>
        <w:tc>
          <w:tcPr>
            <w:tcW w:w="1337" w:type="dxa"/>
          </w:tcPr>
          <w:p w:rsidR="00E53CCF" w:rsidRDefault="00E53CCF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53CCF" w:rsidRDefault="00E53CCF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53CCF" w:rsidRDefault="00E53CCF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53CCF" w:rsidRDefault="00E53CCF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53CCF" w:rsidRDefault="00E53CCF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53CCF" w:rsidRDefault="00E53CCF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153032,2</w:t>
            </w:r>
          </w:p>
        </w:tc>
      </w:tr>
      <w:tr w:rsidR="00E53CCF" w:rsidRPr="00371815" w:rsidTr="001A2411">
        <w:trPr>
          <w:trHeight w:val="569"/>
        </w:trPr>
        <w:tc>
          <w:tcPr>
            <w:tcW w:w="4182" w:type="dxa"/>
            <w:vAlign w:val="bottom"/>
          </w:tcPr>
          <w:p w:rsidR="00E53CCF" w:rsidRPr="00E212CE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реализации прав на получение общедо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тупного и бесплатного дошкольного, н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644" w:type="dxa"/>
            <w:vAlign w:val="bottom"/>
          </w:tcPr>
          <w:p w:rsidR="00E53CCF" w:rsidRPr="00E212CE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871" w:type="dxa"/>
            <w:vAlign w:val="bottom"/>
          </w:tcPr>
          <w:p w:rsidR="00E53CCF" w:rsidRPr="00E212CE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E212CE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E212CE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E212CE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148360,6</w:t>
            </w:r>
          </w:p>
        </w:tc>
        <w:tc>
          <w:tcPr>
            <w:tcW w:w="1337" w:type="dxa"/>
          </w:tcPr>
          <w:p w:rsidR="00E53CCF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53CCF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53CCF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53CCF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53CCF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53CCF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148360,6</w:t>
            </w:r>
          </w:p>
        </w:tc>
      </w:tr>
      <w:tr w:rsidR="00E53CCF" w:rsidRPr="00371815" w:rsidTr="001A2411">
        <w:trPr>
          <w:trHeight w:val="569"/>
        </w:trPr>
        <w:tc>
          <w:tcPr>
            <w:tcW w:w="4182" w:type="dxa"/>
            <w:vAlign w:val="bottom"/>
          </w:tcPr>
          <w:p w:rsidR="00E53CCF" w:rsidRPr="00E212CE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vAlign w:val="bottom"/>
          </w:tcPr>
          <w:p w:rsidR="00E53CCF" w:rsidRPr="00E212CE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871" w:type="dxa"/>
            <w:vAlign w:val="bottom"/>
          </w:tcPr>
          <w:p w:rsidR="00E53CCF" w:rsidRPr="00E212CE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E53CCF" w:rsidRPr="00E212CE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E212CE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E212CE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148360,6</w:t>
            </w:r>
          </w:p>
        </w:tc>
        <w:tc>
          <w:tcPr>
            <w:tcW w:w="1337" w:type="dxa"/>
          </w:tcPr>
          <w:p w:rsidR="00E53CCF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53CCF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148360,6</w:t>
            </w:r>
          </w:p>
        </w:tc>
      </w:tr>
      <w:tr w:rsidR="00E53CCF" w:rsidRPr="00371815" w:rsidTr="001A2411">
        <w:trPr>
          <w:trHeight w:val="569"/>
        </w:trPr>
        <w:tc>
          <w:tcPr>
            <w:tcW w:w="4182" w:type="dxa"/>
            <w:vAlign w:val="bottom"/>
          </w:tcPr>
          <w:p w:rsidR="00E53CCF" w:rsidRPr="00E212CE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E53CCF" w:rsidRPr="00E212CE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871" w:type="dxa"/>
            <w:vAlign w:val="bottom"/>
          </w:tcPr>
          <w:p w:rsidR="00E53CCF" w:rsidRPr="00E212CE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E53CCF" w:rsidRPr="00E212CE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53CCF" w:rsidRPr="00E212CE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Pr="00E212CE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148360,6</w:t>
            </w:r>
          </w:p>
        </w:tc>
        <w:tc>
          <w:tcPr>
            <w:tcW w:w="1337" w:type="dxa"/>
          </w:tcPr>
          <w:p w:rsidR="00E53CCF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148360,6</w:t>
            </w:r>
          </w:p>
        </w:tc>
      </w:tr>
      <w:tr w:rsidR="00E53CCF" w:rsidRPr="00371815" w:rsidTr="001A2411">
        <w:trPr>
          <w:trHeight w:val="569"/>
        </w:trPr>
        <w:tc>
          <w:tcPr>
            <w:tcW w:w="4182" w:type="dxa"/>
            <w:vAlign w:val="bottom"/>
          </w:tcPr>
          <w:p w:rsidR="00E53CCF" w:rsidRPr="00E212CE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644" w:type="dxa"/>
            <w:vAlign w:val="bottom"/>
          </w:tcPr>
          <w:p w:rsidR="00E53CCF" w:rsidRPr="00E212CE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871" w:type="dxa"/>
            <w:vAlign w:val="bottom"/>
          </w:tcPr>
          <w:p w:rsidR="00E53CCF" w:rsidRPr="00E212CE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E53CCF" w:rsidRPr="00E212CE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53CCF" w:rsidRPr="00E212CE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92" w:type="dxa"/>
            <w:vAlign w:val="bottom"/>
          </w:tcPr>
          <w:p w:rsidR="00E53CCF" w:rsidRPr="00E212CE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148360,6</w:t>
            </w:r>
          </w:p>
        </w:tc>
        <w:tc>
          <w:tcPr>
            <w:tcW w:w="1337" w:type="dxa"/>
          </w:tcPr>
          <w:p w:rsidR="00E53CCF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148360,6</w:t>
            </w:r>
          </w:p>
        </w:tc>
      </w:tr>
      <w:tr w:rsidR="00E53CCF" w:rsidRPr="00371815" w:rsidTr="001A2411">
        <w:trPr>
          <w:trHeight w:val="569"/>
        </w:trPr>
        <w:tc>
          <w:tcPr>
            <w:tcW w:w="4182" w:type="dxa"/>
            <w:vAlign w:val="bottom"/>
          </w:tcPr>
          <w:p w:rsidR="00E53CCF" w:rsidRPr="00A144E8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образования</w:t>
            </w:r>
          </w:p>
        </w:tc>
        <w:tc>
          <w:tcPr>
            <w:tcW w:w="1644" w:type="dxa"/>
            <w:vAlign w:val="bottom"/>
          </w:tcPr>
          <w:p w:rsidR="00E53CCF" w:rsidRPr="00A144E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871" w:type="dxa"/>
            <w:vAlign w:val="bottom"/>
          </w:tcPr>
          <w:p w:rsidR="00E53CCF" w:rsidRPr="00A144E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A144E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A144E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A144E8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  <w:tc>
          <w:tcPr>
            <w:tcW w:w="1337" w:type="dxa"/>
          </w:tcPr>
          <w:p w:rsidR="00E53CCF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53CCF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</w:tr>
      <w:tr w:rsidR="00E53CCF" w:rsidRPr="00371815" w:rsidTr="001A2411">
        <w:trPr>
          <w:trHeight w:val="569"/>
        </w:trPr>
        <w:tc>
          <w:tcPr>
            <w:tcW w:w="4182" w:type="dxa"/>
            <w:vAlign w:val="bottom"/>
          </w:tcPr>
          <w:p w:rsidR="00E53CCF" w:rsidRPr="00A144E8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vAlign w:val="bottom"/>
          </w:tcPr>
          <w:p w:rsidR="00E53CCF" w:rsidRPr="00A144E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871" w:type="dxa"/>
            <w:vAlign w:val="bottom"/>
          </w:tcPr>
          <w:p w:rsidR="00E53CCF" w:rsidRPr="00A144E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E53CCF" w:rsidRPr="00A144E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A144E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A144E8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  <w:tc>
          <w:tcPr>
            <w:tcW w:w="1337" w:type="dxa"/>
          </w:tcPr>
          <w:p w:rsidR="00E53CCF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53CCF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53CCF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53CCF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</w:tr>
      <w:tr w:rsidR="00E53CCF" w:rsidRPr="00371815" w:rsidTr="001A2411">
        <w:trPr>
          <w:trHeight w:val="569"/>
        </w:trPr>
        <w:tc>
          <w:tcPr>
            <w:tcW w:w="4182" w:type="dxa"/>
            <w:vAlign w:val="bottom"/>
          </w:tcPr>
          <w:p w:rsidR="00E53CCF" w:rsidRPr="00A144E8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44" w:type="dxa"/>
            <w:vAlign w:val="bottom"/>
          </w:tcPr>
          <w:p w:rsidR="00E53CCF" w:rsidRPr="00A144E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871" w:type="dxa"/>
            <w:vAlign w:val="bottom"/>
          </w:tcPr>
          <w:p w:rsidR="00E53CCF" w:rsidRPr="00A144E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E53CCF" w:rsidRPr="00A144E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53CCF" w:rsidRPr="00A144E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Pr="00A144E8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  <w:tc>
          <w:tcPr>
            <w:tcW w:w="1337" w:type="dxa"/>
          </w:tcPr>
          <w:p w:rsidR="00E53CCF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53CCF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</w:tr>
      <w:tr w:rsidR="00E53CCF" w:rsidRPr="00371815" w:rsidTr="001A2411">
        <w:trPr>
          <w:trHeight w:val="569"/>
        </w:trPr>
        <w:tc>
          <w:tcPr>
            <w:tcW w:w="4182" w:type="dxa"/>
            <w:vAlign w:val="bottom"/>
          </w:tcPr>
          <w:p w:rsidR="00E53CCF" w:rsidRPr="00A144E8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44" w:type="dxa"/>
            <w:vAlign w:val="bottom"/>
          </w:tcPr>
          <w:p w:rsidR="00E53CCF" w:rsidRPr="00A144E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871" w:type="dxa"/>
            <w:vAlign w:val="bottom"/>
          </w:tcPr>
          <w:p w:rsidR="00E53CCF" w:rsidRPr="00A144E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E53CCF" w:rsidRPr="00A144E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53CCF" w:rsidRPr="00A144E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92" w:type="dxa"/>
            <w:vAlign w:val="bottom"/>
          </w:tcPr>
          <w:p w:rsidR="00E53CCF" w:rsidRPr="00A144E8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  <w:tc>
          <w:tcPr>
            <w:tcW w:w="1337" w:type="dxa"/>
          </w:tcPr>
          <w:p w:rsidR="00E53CCF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53CCF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53CCF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53CCF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</w:tr>
      <w:tr w:rsidR="00E53CCF" w:rsidRPr="00371815" w:rsidTr="005A5181">
        <w:trPr>
          <w:trHeight w:val="569"/>
        </w:trPr>
        <w:tc>
          <w:tcPr>
            <w:tcW w:w="4182" w:type="dxa"/>
            <w:vAlign w:val="bottom"/>
          </w:tcPr>
          <w:p w:rsidR="00E53CCF" w:rsidRPr="00062A50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62A50">
              <w:rPr>
                <w:rFonts w:ascii="Times New Roman" w:hAnsi="Times New Roman"/>
              </w:rPr>
              <w:t>Реализация государственных функций по информационному обеспечению учреждений образования</w:t>
            </w:r>
          </w:p>
        </w:tc>
        <w:tc>
          <w:tcPr>
            <w:tcW w:w="1644" w:type="dxa"/>
            <w:vAlign w:val="bottom"/>
          </w:tcPr>
          <w:p w:rsidR="00E53CCF" w:rsidRPr="00A144E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871" w:type="dxa"/>
            <w:vAlign w:val="bottom"/>
          </w:tcPr>
          <w:p w:rsidR="00E53CCF" w:rsidRPr="00A144E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E53CCF" w:rsidRPr="00A144E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A144E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Pr="00A144E8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4179,2</w:t>
            </w:r>
          </w:p>
        </w:tc>
        <w:tc>
          <w:tcPr>
            <w:tcW w:w="1337" w:type="dxa"/>
            <w:vAlign w:val="bottom"/>
          </w:tcPr>
          <w:p w:rsidR="00E53CCF" w:rsidRPr="00A144E8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4330,2</w:t>
            </w:r>
          </w:p>
        </w:tc>
      </w:tr>
      <w:tr w:rsidR="00E53CCF" w:rsidRPr="00371815" w:rsidTr="005A5181">
        <w:trPr>
          <w:trHeight w:val="569"/>
        </w:trPr>
        <w:tc>
          <w:tcPr>
            <w:tcW w:w="4182" w:type="dxa"/>
            <w:vAlign w:val="bottom"/>
          </w:tcPr>
          <w:p w:rsidR="00E53CCF" w:rsidRPr="00A144E8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vAlign w:val="bottom"/>
          </w:tcPr>
          <w:p w:rsidR="00E53CCF" w:rsidRPr="00A144E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871" w:type="dxa"/>
            <w:vAlign w:val="bottom"/>
          </w:tcPr>
          <w:p w:rsidR="00E53CCF" w:rsidRPr="00A144E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E53CCF" w:rsidRPr="00A144E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A144E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Pr="00E8153E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4084,2</w:t>
            </w:r>
          </w:p>
        </w:tc>
        <w:tc>
          <w:tcPr>
            <w:tcW w:w="1337" w:type="dxa"/>
            <w:vAlign w:val="bottom"/>
          </w:tcPr>
          <w:p w:rsidR="00E53CCF" w:rsidRPr="00E8153E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4235,2</w:t>
            </w:r>
          </w:p>
        </w:tc>
      </w:tr>
      <w:tr w:rsidR="00E53CCF" w:rsidRPr="00371815" w:rsidTr="005A5181">
        <w:trPr>
          <w:trHeight w:val="569"/>
        </w:trPr>
        <w:tc>
          <w:tcPr>
            <w:tcW w:w="4182" w:type="dxa"/>
            <w:vAlign w:val="bottom"/>
          </w:tcPr>
          <w:p w:rsidR="00E53CCF" w:rsidRPr="00E8153E" w:rsidRDefault="00E53CCF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E53CCF" w:rsidRPr="00E8153E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E53CCF" w:rsidRPr="00E8153E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E53CCF" w:rsidRPr="00E8153E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53CCF" w:rsidRPr="00A144E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Pr="00E8153E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4084,2</w:t>
            </w:r>
          </w:p>
        </w:tc>
        <w:tc>
          <w:tcPr>
            <w:tcW w:w="1337" w:type="dxa"/>
            <w:vAlign w:val="bottom"/>
          </w:tcPr>
          <w:p w:rsidR="00E53CCF" w:rsidRPr="00E8153E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4235,2</w:t>
            </w:r>
          </w:p>
        </w:tc>
      </w:tr>
      <w:tr w:rsidR="00E53CCF" w:rsidRPr="00371815" w:rsidTr="004D1067">
        <w:trPr>
          <w:trHeight w:val="569"/>
        </w:trPr>
        <w:tc>
          <w:tcPr>
            <w:tcW w:w="4182" w:type="dxa"/>
            <w:vAlign w:val="bottom"/>
          </w:tcPr>
          <w:p w:rsidR="00E53CCF" w:rsidRPr="00E8153E" w:rsidRDefault="00E53CCF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E53CCF" w:rsidRPr="00E8153E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E53CCF" w:rsidRPr="00E8153E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E53CCF" w:rsidRPr="00E8153E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53CCF" w:rsidRPr="00A144E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E53CCF" w:rsidRPr="00E8153E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4084,2</w:t>
            </w:r>
          </w:p>
        </w:tc>
        <w:tc>
          <w:tcPr>
            <w:tcW w:w="1337" w:type="dxa"/>
            <w:vAlign w:val="bottom"/>
          </w:tcPr>
          <w:p w:rsidR="00E53CCF" w:rsidRPr="00E8153E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4235,2</w:t>
            </w:r>
          </w:p>
        </w:tc>
      </w:tr>
      <w:tr w:rsidR="00E53CCF" w:rsidRPr="00371815" w:rsidTr="004D1067">
        <w:trPr>
          <w:trHeight w:val="569"/>
        </w:trPr>
        <w:tc>
          <w:tcPr>
            <w:tcW w:w="4182" w:type="dxa"/>
            <w:vAlign w:val="bottom"/>
          </w:tcPr>
          <w:p w:rsidR="00E53CCF" w:rsidRPr="00E8153E" w:rsidRDefault="00E53CCF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E53CCF" w:rsidRPr="00E8153E" w:rsidRDefault="00E53CCF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E53CCF" w:rsidRPr="00E8153E" w:rsidRDefault="00E53CCF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E8153E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A144E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Pr="00E8153E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</w:t>
            </w:r>
          </w:p>
        </w:tc>
        <w:tc>
          <w:tcPr>
            <w:tcW w:w="1337" w:type="dxa"/>
            <w:vAlign w:val="bottom"/>
          </w:tcPr>
          <w:p w:rsidR="00E53CCF" w:rsidRPr="00E8153E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</w:t>
            </w:r>
          </w:p>
        </w:tc>
      </w:tr>
      <w:tr w:rsidR="00E53CCF" w:rsidRPr="00371815" w:rsidTr="004D1067">
        <w:trPr>
          <w:trHeight w:val="569"/>
        </w:trPr>
        <w:tc>
          <w:tcPr>
            <w:tcW w:w="4182" w:type="dxa"/>
            <w:vAlign w:val="bottom"/>
          </w:tcPr>
          <w:p w:rsidR="00E53CCF" w:rsidRPr="00E8153E" w:rsidRDefault="00E53CCF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E53CCF" w:rsidRPr="00E8153E" w:rsidRDefault="00E53CCF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E53CCF" w:rsidRPr="00E8153E" w:rsidRDefault="00E53CCF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E8153E" w:rsidRDefault="00E53CCF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53CCF" w:rsidRPr="00E8153E" w:rsidRDefault="00E53CCF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Pr="00E8153E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</w:t>
            </w:r>
          </w:p>
        </w:tc>
        <w:tc>
          <w:tcPr>
            <w:tcW w:w="1337" w:type="dxa"/>
            <w:vAlign w:val="bottom"/>
          </w:tcPr>
          <w:p w:rsidR="00E53CCF" w:rsidRPr="00E8153E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</w:t>
            </w:r>
          </w:p>
        </w:tc>
      </w:tr>
      <w:tr w:rsidR="00E53CCF" w:rsidRPr="00371815" w:rsidTr="004D1067">
        <w:trPr>
          <w:trHeight w:val="569"/>
        </w:trPr>
        <w:tc>
          <w:tcPr>
            <w:tcW w:w="4182" w:type="dxa"/>
            <w:vAlign w:val="bottom"/>
          </w:tcPr>
          <w:p w:rsidR="00E53CCF" w:rsidRPr="00E8153E" w:rsidRDefault="00E53CCF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E53CCF" w:rsidRPr="00E8153E" w:rsidRDefault="00E53CCF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E53CCF" w:rsidRPr="00E8153E" w:rsidRDefault="00E53CCF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E8153E" w:rsidRDefault="00E53CCF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53CCF" w:rsidRPr="00E8153E" w:rsidRDefault="00E53CCF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E53CCF" w:rsidRPr="00E8153E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</w:t>
            </w:r>
          </w:p>
        </w:tc>
        <w:tc>
          <w:tcPr>
            <w:tcW w:w="1337" w:type="dxa"/>
            <w:vAlign w:val="bottom"/>
          </w:tcPr>
          <w:p w:rsidR="00E53CCF" w:rsidRPr="00E8153E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</w:t>
            </w:r>
          </w:p>
        </w:tc>
      </w:tr>
      <w:tr w:rsidR="00E53CCF" w:rsidRPr="00371815" w:rsidTr="001A2411">
        <w:trPr>
          <w:trHeight w:val="569"/>
        </w:trPr>
        <w:tc>
          <w:tcPr>
            <w:tcW w:w="4182" w:type="dxa"/>
            <w:vAlign w:val="bottom"/>
          </w:tcPr>
          <w:p w:rsidR="00E53CCF" w:rsidRPr="00220C2E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дополнительного образования на 2016</w:t>
            </w: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220C2E">
              <w:rPr>
                <w:rFonts w:ascii="Times New Roman" w:hAnsi="Times New Roman"/>
                <w:color w:val="000000"/>
                <w:lang w:eastAsia="ru-RU"/>
              </w:rPr>
              <w:t xml:space="preserve"> 2020 годы»</w:t>
            </w:r>
          </w:p>
        </w:tc>
        <w:tc>
          <w:tcPr>
            <w:tcW w:w="1644" w:type="dxa"/>
            <w:vAlign w:val="bottom"/>
          </w:tcPr>
          <w:p w:rsidR="00E53CCF" w:rsidRPr="00220C2E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02 3 00 0000 0</w:t>
            </w:r>
          </w:p>
        </w:tc>
        <w:tc>
          <w:tcPr>
            <w:tcW w:w="871" w:type="dxa"/>
            <w:vAlign w:val="bottom"/>
          </w:tcPr>
          <w:p w:rsidR="00E53CCF" w:rsidRPr="00220C2E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220C2E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220C2E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220C2E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45710</w:t>
            </w:r>
          </w:p>
        </w:tc>
        <w:tc>
          <w:tcPr>
            <w:tcW w:w="1337" w:type="dxa"/>
          </w:tcPr>
          <w:p w:rsidR="00E53CCF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53CCF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45710</w:t>
            </w:r>
          </w:p>
        </w:tc>
      </w:tr>
      <w:tr w:rsidR="00E53CCF" w:rsidRPr="00371815" w:rsidTr="001A2411">
        <w:trPr>
          <w:trHeight w:val="569"/>
        </w:trPr>
        <w:tc>
          <w:tcPr>
            <w:tcW w:w="4182" w:type="dxa"/>
            <w:vAlign w:val="bottom"/>
          </w:tcPr>
          <w:p w:rsidR="00E53CCF" w:rsidRPr="004A5DBF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Основное мероприятие «Организация предоставления дополнительного образования детей в муниципальных организациях»</w:t>
            </w:r>
          </w:p>
        </w:tc>
        <w:tc>
          <w:tcPr>
            <w:tcW w:w="1644" w:type="dxa"/>
            <w:vAlign w:val="bottom"/>
          </w:tcPr>
          <w:p w:rsidR="00E53CCF" w:rsidRPr="004A5DB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02 3 01 0000 0</w:t>
            </w:r>
          </w:p>
        </w:tc>
        <w:tc>
          <w:tcPr>
            <w:tcW w:w="871" w:type="dxa"/>
            <w:vAlign w:val="bottom"/>
          </w:tcPr>
          <w:p w:rsidR="00E53CCF" w:rsidRPr="004A5DB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4A5DB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4A5DB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4A5DBF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45710</w:t>
            </w:r>
          </w:p>
        </w:tc>
        <w:tc>
          <w:tcPr>
            <w:tcW w:w="1337" w:type="dxa"/>
          </w:tcPr>
          <w:p w:rsidR="00E53CCF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53CCF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53CCF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45710</w:t>
            </w:r>
          </w:p>
        </w:tc>
      </w:tr>
      <w:tr w:rsidR="00E53CCF" w:rsidRPr="00371815" w:rsidTr="001A2411">
        <w:trPr>
          <w:trHeight w:val="569"/>
        </w:trPr>
        <w:tc>
          <w:tcPr>
            <w:tcW w:w="4182" w:type="dxa"/>
            <w:vAlign w:val="bottom"/>
          </w:tcPr>
          <w:p w:rsidR="00E53CCF" w:rsidRPr="00AE11B4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Развитие многопрофильных организаций дополнительного образования, реализующих дополнительные общеобразовательные программы</w:t>
            </w:r>
          </w:p>
        </w:tc>
        <w:tc>
          <w:tcPr>
            <w:tcW w:w="1644" w:type="dxa"/>
            <w:vAlign w:val="bottom"/>
          </w:tcPr>
          <w:p w:rsidR="00E53CCF" w:rsidRPr="00AE11B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871" w:type="dxa"/>
            <w:vAlign w:val="bottom"/>
          </w:tcPr>
          <w:p w:rsidR="00E53CCF" w:rsidRPr="00AE11B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AE11B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AE11B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AE11B4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14570</w:t>
            </w:r>
          </w:p>
        </w:tc>
        <w:tc>
          <w:tcPr>
            <w:tcW w:w="1337" w:type="dxa"/>
          </w:tcPr>
          <w:p w:rsidR="00E53CCF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53CCF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53CCF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14570</w:t>
            </w:r>
          </w:p>
        </w:tc>
      </w:tr>
      <w:tr w:rsidR="00E53CCF" w:rsidRPr="00371815" w:rsidTr="001A2411">
        <w:trPr>
          <w:trHeight w:val="569"/>
        </w:trPr>
        <w:tc>
          <w:tcPr>
            <w:tcW w:w="4182" w:type="dxa"/>
            <w:vAlign w:val="bottom"/>
          </w:tcPr>
          <w:p w:rsidR="00E53CCF" w:rsidRPr="00AE11B4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vAlign w:val="bottom"/>
          </w:tcPr>
          <w:p w:rsidR="00E53CCF" w:rsidRPr="00AE11B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871" w:type="dxa"/>
            <w:vAlign w:val="bottom"/>
          </w:tcPr>
          <w:p w:rsidR="00E53CCF" w:rsidRPr="00AE11B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E53CCF" w:rsidRPr="00AE11B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AE11B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AE11B4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14570</w:t>
            </w:r>
          </w:p>
        </w:tc>
        <w:tc>
          <w:tcPr>
            <w:tcW w:w="1337" w:type="dxa"/>
          </w:tcPr>
          <w:p w:rsidR="00E53CCF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53CCF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14570</w:t>
            </w:r>
          </w:p>
        </w:tc>
      </w:tr>
      <w:tr w:rsidR="00E53CCF" w:rsidRPr="00371815" w:rsidTr="001A2411">
        <w:trPr>
          <w:trHeight w:val="569"/>
        </w:trPr>
        <w:tc>
          <w:tcPr>
            <w:tcW w:w="4182" w:type="dxa"/>
            <w:vAlign w:val="bottom"/>
          </w:tcPr>
          <w:p w:rsidR="00E53CCF" w:rsidRPr="00E77526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E53CCF" w:rsidRPr="00E77526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871" w:type="dxa"/>
            <w:vAlign w:val="bottom"/>
          </w:tcPr>
          <w:p w:rsidR="00E53CCF" w:rsidRPr="00E77526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E53CCF" w:rsidRPr="00E77526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53CCF" w:rsidRPr="00E77526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Pr="00E77526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14570</w:t>
            </w:r>
          </w:p>
        </w:tc>
        <w:tc>
          <w:tcPr>
            <w:tcW w:w="1337" w:type="dxa"/>
          </w:tcPr>
          <w:p w:rsidR="00E53CCF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53CCF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14570</w:t>
            </w:r>
          </w:p>
        </w:tc>
      </w:tr>
      <w:tr w:rsidR="00E53CCF" w:rsidRPr="00371815" w:rsidTr="001A2411">
        <w:trPr>
          <w:trHeight w:val="569"/>
        </w:trPr>
        <w:tc>
          <w:tcPr>
            <w:tcW w:w="4182" w:type="dxa"/>
            <w:vAlign w:val="bottom"/>
          </w:tcPr>
          <w:p w:rsidR="00E53CCF" w:rsidRPr="00E77526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644" w:type="dxa"/>
            <w:vAlign w:val="bottom"/>
          </w:tcPr>
          <w:p w:rsidR="00E53CCF" w:rsidRPr="00E77526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871" w:type="dxa"/>
            <w:vAlign w:val="bottom"/>
          </w:tcPr>
          <w:p w:rsidR="00E53CCF" w:rsidRPr="00E77526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E53CCF" w:rsidRPr="00E77526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53CCF" w:rsidRPr="00E77526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292" w:type="dxa"/>
            <w:vAlign w:val="bottom"/>
          </w:tcPr>
          <w:p w:rsidR="00E53CCF" w:rsidRPr="00E77526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14570</w:t>
            </w:r>
          </w:p>
        </w:tc>
        <w:tc>
          <w:tcPr>
            <w:tcW w:w="1337" w:type="dxa"/>
          </w:tcPr>
          <w:p w:rsidR="00E53CCF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14570</w:t>
            </w:r>
          </w:p>
        </w:tc>
      </w:tr>
      <w:tr w:rsidR="00E53CCF" w:rsidRPr="00371815" w:rsidTr="001A2411">
        <w:trPr>
          <w:trHeight w:val="569"/>
        </w:trPr>
        <w:tc>
          <w:tcPr>
            <w:tcW w:w="4182" w:type="dxa"/>
            <w:vAlign w:val="bottom"/>
          </w:tcPr>
          <w:p w:rsidR="00E53CCF" w:rsidRPr="00F33796" w:rsidRDefault="00E53CCF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Развитие организаций дополнительного образования художественно-эстетической направленности, реализующих дополнительные общеобразовательные программы</w:t>
            </w:r>
          </w:p>
        </w:tc>
        <w:tc>
          <w:tcPr>
            <w:tcW w:w="1644" w:type="dxa"/>
            <w:vAlign w:val="bottom"/>
          </w:tcPr>
          <w:p w:rsidR="00E53CCF" w:rsidRPr="00F33796" w:rsidRDefault="00E53CCF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871" w:type="dxa"/>
            <w:vAlign w:val="bottom"/>
          </w:tcPr>
          <w:p w:rsidR="00E53CCF" w:rsidRPr="00F33796" w:rsidRDefault="00E53CCF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F33796" w:rsidRDefault="00E53CCF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F33796" w:rsidRDefault="00E53CCF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F33796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12710</w:t>
            </w:r>
          </w:p>
        </w:tc>
        <w:tc>
          <w:tcPr>
            <w:tcW w:w="1337" w:type="dxa"/>
          </w:tcPr>
          <w:p w:rsidR="00E53CCF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53CCF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53CCF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12710</w:t>
            </w:r>
          </w:p>
        </w:tc>
      </w:tr>
      <w:tr w:rsidR="00E53CCF" w:rsidRPr="00371815" w:rsidTr="001A2411">
        <w:trPr>
          <w:trHeight w:val="569"/>
        </w:trPr>
        <w:tc>
          <w:tcPr>
            <w:tcW w:w="4182" w:type="dxa"/>
            <w:vAlign w:val="bottom"/>
          </w:tcPr>
          <w:p w:rsidR="00E53CCF" w:rsidRPr="00F33796" w:rsidRDefault="00E53CCF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vAlign w:val="bottom"/>
          </w:tcPr>
          <w:p w:rsidR="00E53CCF" w:rsidRPr="00F33796" w:rsidRDefault="00E53CCF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871" w:type="dxa"/>
            <w:vAlign w:val="bottom"/>
          </w:tcPr>
          <w:p w:rsidR="00E53CCF" w:rsidRPr="00F33796" w:rsidRDefault="00E53CCF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E53CCF" w:rsidRPr="00F33796" w:rsidRDefault="00E53CCF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F33796" w:rsidRDefault="00E53CCF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F33796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12710</w:t>
            </w:r>
          </w:p>
        </w:tc>
        <w:tc>
          <w:tcPr>
            <w:tcW w:w="1337" w:type="dxa"/>
          </w:tcPr>
          <w:p w:rsidR="00E53CCF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53CCF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12710</w:t>
            </w:r>
          </w:p>
        </w:tc>
      </w:tr>
      <w:tr w:rsidR="00E53CCF" w:rsidRPr="00371815" w:rsidTr="001A2411">
        <w:trPr>
          <w:trHeight w:val="569"/>
        </w:trPr>
        <w:tc>
          <w:tcPr>
            <w:tcW w:w="4182" w:type="dxa"/>
            <w:vAlign w:val="bottom"/>
          </w:tcPr>
          <w:p w:rsidR="00E53CCF" w:rsidRPr="007849B3" w:rsidRDefault="00E53CCF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E53CCF" w:rsidRPr="007849B3" w:rsidRDefault="00E53CCF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871" w:type="dxa"/>
            <w:vAlign w:val="bottom"/>
          </w:tcPr>
          <w:p w:rsidR="00E53CCF" w:rsidRPr="007849B3" w:rsidRDefault="00E53CCF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E53CCF" w:rsidRPr="007849B3" w:rsidRDefault="00E53CCF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53CCF" w:rsidRPr="007849B3" w:rsidRDefault="00E53CCF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Pr="007849B3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12710</w:t>
            </w:r>
          </w:p>
        </w:tc>
        <w:tc>
          <w:tcPr>
            <w:tcW w:w="1337" w:type="dxa"/>
          </w:tcPr>
          <w:p w:rsidR="00E53CCF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53CCF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12710</w:t>
            </w:r>
          </w:p>
        </w:tc>
      </w:tr>
      <w:tr w:rsidR="00E53CCF" w:rsidRPr="00371815" w:rsidTr="001A2411">
        <w:trPr>
          <w:trHeight w:val="569"/>
        </w:trPr>
        <w:tc>
          <w:tcPr>
            <w:tcW w:w="4182" w:type="dxa"/>
            <w:vAlign w:val="bottom"/>
          </w:tcPr>
          <w:p w:rsidR="00E53CCF" w:rsidRPr="007849B3" w:rsidRDefault="00E53CCF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644" w:type="dxa"/>
            <w:vAlign w:val="bottom"/>
          </w:tcPr>
          <w:p w:rsidR="00E53CCF" w:rsidRPr="007849B3" w:rsidRDefault="00E53CCF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871" w:type="dxa"/>
            <w:vAlign w:val="bottom"/>
          </w:tcPr>
          <w:p w:rsidR="00E53CCF" w:rsidRPr="007849B3" w:rsidRDefault="00E53CCF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E53CCF" w:rsidRPr="007849B3" w:rsidRDefault="00E53CCF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53CCF" w:rsidRPr="007849B3" w:rsidRDefault="00E53CCF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292" w:type="dxa"/>
            <w:vAlign w:val="bottom"/>
          </w:tcPr>
          <w:p w:rsidR="00E53CCF" w:rsidRPr="007849B3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12710</w:t>
            </w:r>
          </w:p>
        </w:tc>
        <w:tc>
          <w:tcPr>
            <w:tcW w:w="1337" w:type="dxa"/>
          </w:tcPr>
          <w:p w:rsidR="00E53CCF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53CCF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12710</w:t>
            </w:r>
          </w:p>
        </w:tc>
      </w:tr>
      <w:tr w:rsidR="00E53CCF" w:rsidRPr="00371815" w:rsidTr="001A2411">
        <w:trPr>
          <w:trHeight w:val="569"/>
        </w:trPr>
        <w:tc>
          <w:tcPr>
            <w:tcW w:w="4182" w:type="dxa"/>
            <w:vAlign w:val="bottom"/>
          </w:tcPr>
          <w:p w:rsidR="00E53CCF" w:rsidRPr="00FC59C1" w:rsidRDefault="00E53CCF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Развитие организаций спортивной направленности (ДЮСШ), реализующих дополнительные общеобразовательные программы</w:t>
            </w:r>
          </w:p>
        </w:tc>
        <w:tc>
          <w:tcPr>
            <w:tcW w:w="1644" w:type="dxa"/>
            <w:vAlign w:val="bottom"/>
          </w:tcPr>
          <w:p w:rsidR="00E53CCF" w:rsidRPr="00FC59C1" w:rsidRDefault="00E53CCF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02 3 01 4233 0</w:t>
            </w:r>
          </w:p>
        </w:tc>
        <w:tc>
          <w:tcPr>
            <w:tcW w:w="871" w:type="dxa"/>
            <w:vAlign w:val="bottom"/>
          </w:tcPr>
          <w:p w:rsidR="00E53CCF" w:rsidRPr="00FC59C1" w:rsidRDefault="00E53CCF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FC59C1" w:rsidRDefault="00E53CCF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FC59C1" w:rsidRDefault="00E53CCF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FC59C1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18430</w:t>
            </w:r>
          </w:p>
        </w:tc>
        <w:tc>
          <w:tcPr>
            <w:tcW w:w="1337" w:type="dxa"/>
          </w:tcPr>
          <w:p w:rsidR="00E53CCF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53CCF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53CCF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18430</w:t>
            </w:r>
          </w:p>
        </w:tc>
      </w:tr>
      <w:tr w:rsidR="00E53CCF" w:rsidRPr="00371815" w:rsidTr="001A2411">
        <w:trPr>
          <w:trHeight w:val="569"/>
        </w:trPr>
        <w:tc>
          <w:tcPr>
            <w:tcW w:w="4182" w:type="dxa"/>
            <w:vAlign w:val="bottom"/>
          </w:tcPr>
          <w:p w:rsidR="00E53CCF" w:rsidRPr="00FC59C1" w:rsidRDefault="00E53CCF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vAlign w:val="bottom"/>
          </w:tcPr>
          <w:p w:rsidR="00E53CCF" w:rsidRPr="00FC59C1" w:rsidRDefault="00E53CCF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02 3 01 4233 0</w:t>
            </w:r>
          </w:p>
        </w:tc>
        <w:tc>
          <w:tcPr>
            <w:tcW w:w="871" w:type="dxa"/>
            <w:vAlign w:val="bottom"/>
          </w:tcPr>
          <w:p w:rsidR="00E53CCF" w:rsidRPr="00FC59C1" w:rsidRDefault="00E53CCF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E53CCF" w:rsidRPr="00FC59C1" w:rsidRDefault="00E53CCF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FC59C1" w:rsidRDefault="00E53CCF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FC59C1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18430</w:t>
            </w:r>
          </w:p>
        </w:tc>
        <w:tc>
          <w:tcPr>
            <w:tcW w:w="1337" w:type="dxa"/>
          </w:tcPr>
          <w:p w:rsidR="00E53CCF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53CCF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18430</w:t>
            </w:r>
          </w:p>
        </w:tc>
      </w:tr>
      <w:tr w:rsidR="00E53CCF" w:rsidRPr="00371815" w:rsidTr="001A2411">
        <w:trPr>
          <w:trHeight w:val="569"/>
        </w:trPr>
        <w:tc>
          <w:tcPr>
            <w:tcW w:w="4182" w:type="dxa"/>
            <w:vAlign w:val="bottom"/>
          </w:tcPr>
          <w:p w:rsidR="00E53CCF" w:rsidRPr="00FC59C1" w:rsidRDefault="00E53CCF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E53CCF" w:rsidRPr="00FC59C1" w:rsidRDefault="00E53CCF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02 3 01 4233 0</w:t>
            </w:r>
          </w:p>
        </w:tc>
        <w:tc>
          <w:tcPr>
            <w:tcW w:w="871" w:type="dxa"/>
            <w:vAlign w:val="bottom"/>
          </w:tcPr>
          <w:p w:rsidR="00E53CCF" w:rsidRPr="00FC59C1" w:rsidRDefault="00E53CCF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E53CCF" w:rsidRPr="00FC59C1" w:rsidRDefault="00E53CCF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53CCF" w:rsidRPr="00FC59C1" w:rsidRDefault="00E53CCF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Pr="00FC59C1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18430</w:t>
            </w:r>
          </w:p>
        </w:tc>
        <w:tc>
          <w:tcPr>
            <w:tcW w:w="1337" w:type="dxa"/>
          </w:tcPr>
          <w:p w:rsidR="00E53CCF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18430</w:t>
            </w:r>
          </w:p>
        </w:tc>
      </w:tr>
      <w:tr w:rsidR="00E53CCF" w:rsidRPr="00371815" w:rsidTr="001A2411">
        <w:trPr>
          <w:trHeight w:val="569"/>
        </w:trPr>
        <w:tc>
          <w:tcPr>
            <w:tcW w:w="4182" w:type="dxa"/>
            <w:vAlign w:val="bottom"/>
          </w:tcPr>
          <w:p w:rsidR="00E53CCF" w:rsidRPr="00FC59C1" w:rsidRDefault="00E53CCF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644" w:type="dxa"/>
            <w:vAlign w:val="bottom"/>
          </w:tcPr>
          <w:p w:rsidR="00E53CCF" w:rsidRPr="00FC59C1" w:rsidRDefault="00E53CCF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02 3 01 4233 0</w:t>
            </w:r>
          </w:p>
        </w:tc>
        <w:tc>
          <w:tcPr>
            <w:tcW w:w="871" w:type="dxa"/>
            <w:vAlign w:val="bottom"/>
          </w:tcPr>
          <w:p w:rsidR="00E53CCF" w:rsidRPr="00FC59C1" w:rsidRDefault="00E53CCF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E53CCF" w:rsidRPr="00FC59C1" w:rsidRDefault="00E53CCF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53CCF" w:rsidRPr="00FC59C1" w:rsidRDefault="00E53CCF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292" w:type="dxa"/>
            <w:vAlign w:val="bottom"/>
          </w:tcPr>
          <w:p w:rsidR="00E53CCF" w:rsidRPr="00FC59C1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18430</w:t>
            </w:r>
          </w:p>
        </w:tc>
        <w:tc>
          <w:tcPr>
            <w:tcW w:w="1337" w:type="dxa"/>
          </w:tcPr>
          <w:p w:rsidR="00E53CCF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53CCF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18430</w:t>
            </w:r>
          </w:p>
        </w:tc>
      </w:tr>
      <w:tr w:rsidR="00E53CCF" w:rsidRPr="00371815" w:rsidTr="00940F6B">
        <w:trPr>
          <w:trHeight w:val="569"/>
        </w:trPr>
        <w:tc>
          <w:tcPr>
            <w:tcW w:w="4182" w:type="dxa"/>
            <w:vAlign w:val="bottom"/>
          </w:tcPr>
          <w:p w:rsidR="00E53CCF" w:rsidRPr="00C83ECA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Подпрограмма «</w:t>
            </w:r>
            <w:r w:rsidRPr="00460392">
              <w:rPr>
                <w:rFonts w:ascii="Times New Roman" w:hAnsi="Times New Roman"/>
                <w:color w:val="000000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  <w:r w:rsidRPr="00460392">
              <w:rPr>
                <w:rFonts w:ascii="Times New Roman" w:hAnsi="Times New Roman"/>
              </w:rPr>
              <w:t>, проведения мероприятий в области образования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644" w:type="dxa"/>
            <w:vAlign w:val="bottom"/>
          </w:tcPr>
          <w:p w:rsidR="00E53CCF" w:rsidRPr="00C83ECA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02 5 00 0000 0</w:t>
            </w:r>
          </w:p>
        </w:tc>
        <w:tc>
          <w:tcPr>
            <w:tcW w:w="871" w:type="dxa"/>
            <w:vAlign w:val="bottom"/>
          </w:tcPr>
          <w:p w:rsidR="00E53CCF" w:rsidRPr="00C83ECA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C83ECA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C83ECA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C83ECA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7630</w:t>
            </w:r>
          </w:p>
        </w:tc>
        <w:tc>
          <w:tcPr>
            <w:tcW w:w="1337" w:type="dxa"/>
            <w:vAlign w:val="bottom"/>
          </w:tcPr>
          <w:p w:rsidR="00E53CCF" w:rsidRPr="00C83ECA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7630</w:t>
            </w:r>
          </w:p>
        </w:tc>
      </w:tr>
      <w:tr w:rsidR="00E53CCF" w:rsidRPr="00371815" w:rsidTr="00940F6B">
        <w:trPr>
          <w:trHeight w:val="569"/>
        </w:trPr>
        <w:tc>
          <w:tcPr>
            <w:tcW w:w="4182" w:type="dxa"/>
            <w:vAlign w:val="bottom"/>
          </w:tcPr>
          <w:p w:rsidR="00E53CCF" w:rsidRPr="00C83ECA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«Разработка и внедрение системы оценки качества образования»</w:t>
            </w:r>
          </w:p>
        </w:tc>
        <w:tc>
          <w:tcPr>
            <w:tcW w:w="1644" w:type="dxa"/>
            <w:vAlign w:val="bottom"/>
          </w:tcPr>
          <w:p w:rsidR="00E53CCF" w:rsidRPr="00C83ECA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02 5 01 0000 0</w:t>
            </w:r>
          </w:p>
        </w:tc>
        <w:tc>
          <w:tcPr>
            <w:tcW w:w="871" w:type="dxa"/>
            <w:vAlign w:val="bottom"/>
          </w:tcPr>
          <w:p w:rsidR="00E53CCF" w:rsidRPr="00C83ECA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C83ECA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C83ECA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C83ECA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7630</w:t>
            </w:r>
          </w:p>
        </w:tc>
        <w:tc>
          <w:tcPr>
            <w:tcW w:w="1337" w:type="dxa"/>
            <w:vAlign w:val="bottom"/>
          </w:tcPr>
          <w:p w:rsidR="00E53CCF" w:rsidRPr="00C83ECA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7630</w:t>
            </w:r>
          </w:p>
        </w:tc>
      </w:tr>
      <w:tr w:rsidR="00E53CCF" w:rsidRPr="00371815" w:rsidTr="00940F6B">
        <w:trPr>
          <w:trHeight w:val="569"/>
        </w:trPr>
        <w:tc>
          <w:tcPr>
            <w:tcW w:w="4182" w:type="dxa"/>
            <w:vAlign w:val="bottom"/>
          </w:tcPr>
          <w:p w:rsidR="00E53CCF" w:rsidRPr="00C83ECA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644" w:type="dxa"/>
            <w:vAlign w:val="bottom"/>
          </w:tcPr>
          <w:p w:rsidR="00E53CCF" w:rsidRPr="00C83ECA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E53CCF" w:rsidRPr="00C83ECA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E53CCF" w:rsidRPr="00C83ECA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C83ECA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Pr="00C83ECA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750</w:t>
            </w:r>
          </w:p>
        </w:tc>
        <w:tc>
          <w:tcPr>
            <w:tcW w:w="1337" w:type="dxa"/>
            <w:vAlign w:val="bottom"/>
          </w:tcPr>
          <w:p w:rsidR="00E53CCF" w:rsidRPr="00C83ECA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750</w:t>
            </w:r>
          </w:p>
        </w:tc>
      </w:tr>
      <w:tr w:rsidR="00E53CCF" w:rsidRPr="00371815" w:rsidTr="00940F6B">
        <w:trPr>
          <w:trHeight w:val="569"/>
        </w:trPr>
        <w:tc>
          <w:tcPr>
            <w:tcW w:w="4182" w:type="dxa"/>
            <w:vAlign w:val="bottom"/>
          </w:tcPr>
          <w:p w:rsidR="00E53CCF" w:rsidRPr="00C83ECA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vAlign w:val="bottom"/>
          </w:tcPr>
          <w:p w:rsidR="00E53CCF" w:rsidRPr="00C83ECA" w:rsidRDefault="00E53CCF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E53CCF" w:rsidRPr="00C83ECA" w:rsidRDefault="00E53CCF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E53CCF" w:rsidRPr="00C83ECA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C83ECA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Pr="00C83ECA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270</w:t>
            </w:r>
          </w:p>
        </w:tc>
        <w:tc>
          <w:tcPr>
            <w:tcW w:w="1337" w:type="dxa"/>
            <w:vAlign w:val="bottom"/>
          </w:tcPr>
          <w:p w:rsidR="00E53CCF" w:rsidRPr="00C83ECA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270</w:t>
            </w:r>
          </w:p>
        </w:tc>
      </w:tr>
      <w:tr w:rsidR="00E53CCF" w:rsidRPr="00371815" w:rsidTr="00BF6EC8">
        <w:trPr>
          <w:trHeight w:val="569"/>
        </w:trPr>
        <w:tc>
          <w:tcPr>
            <w:tcW w:w="4182" w:type="dxa"/>
            <w:vAlign w:val="bottom"/>
          </w:tcPr>
          <w:p w:rsidR="00E53CCF" w:rsidRPr="00C83ECA" w:rsidRDefault="00E53CCF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E53CCF" w:rsidRPr="00C83ECA" w:rsidRDefault="00E53CCF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E53CCF" w:rsidRPr="00C83ECA" w:rsidRDefault="00E53CCF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E53CCF" w:rsidRPr="00C83ECA" w:rsidRDefault="00E53CCF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53CCF" w:rsidRPr="00C83ECA" w:rsidRDefault="00E53CCF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Pr="00C83ECA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270</w:t>
            </w:r>
          </w:p>
        </w:tc>
        <w:tc>
          <w:tcPr>
            <w:tcW w:w="1337" w:type="dxa"/>
            <w:vAlign w:val="bottom"/>
          </w:tcPr>
          <w:p w:rsidR="00E53CCF" w:rsidRPr="00C83ECA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270</w:t>
            </w:r>
          </w:p>
        </w:tc>
      </w:tr>
      <w:tr w:rsidR="00E53CCF" w:rsidRPr="00371815" w:rsidTr="00BF6EC8">
        <w:trPr>
          <w:trHeight w:val="569"/>
        </w:trPr>
        <w:tc>
          <w:tcPr>
            <w:tcW w:w="4182" w:type="dxa"/>
            <w:vAlign w:val="bottom"/>
          </w:tcPr>
          <w:p w:rsidR="00E53CCF" w:rsidRPr="00C83ECA" w:rsidRDefault="00E53CCF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E53CCF" w:rsidRPr="00C83ECA" w:rsidRDefault="00E53CCF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E53CCF" w:rsidRPr="00C83ECA" w:rsidRDefault="00E53CCF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E53CCF" w:rsidRPr="00C83ECA" w:rsidRDefault="00E53CCF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53CCF" w:rsidRPr="00C83ECA" w:rsidRDefault="00E53CCF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E53CCF" w:rsidRPr="00C83ECA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270</w:t>
            </w:r>
          </w:p>
        </w:tc>
        <w:tc>
          <w:tcPr>
            <w:tcW w:w="1337" w:type="dxa"/>
            <w:vAlign w:val="bottom"/>
          </w:tcPr>
          <w:p w:rsidR="00E53CCF" w:rsidRPr="00C83ECA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270</w:t>
            </w:r>
          </w:p>
        </w:tc>
      </w:tr>
      <w:tr w:rsidR="00E53CCF" w:rsidRPr="00371815" w:rsidTr="00BF6EC8">
        <w:trPr>
          <w:trHeight w:val="569"/>
        </w:trPr>
        <w:tc>
          <w:tcPr>
            <w:tcW w:w="4182" w:type="dxa"/>
            <w:vAlign w:val="bottom"/>
          </w:tcPr>
          <w:p w:rsidR="00E53CCF" w:rsidRPr="00C83ECA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E53CCF" w:rsidRPr="00C83ECA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E53CCF" w:rsidRPr="00C83ECA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C83ECA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C83ECA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Pr="00C83ECA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280</w:t>
            </w:r>
          </w:p>
        </w:tc>
        <w:tc>
          <w:tcPr>
            <w:tcW w:w="1337" w:type="dxa"/>
            <w:vAlign w:val="bottom"/>
          </w:tcPr>
          <w:p w:rsidR="00E53CCF" w:rsidRPr="00C83ECA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280</w:t>
            </w:r>
          </w:p>
        </w:tc>
      </w:tr>
      <w:tr w:rsidR="00E53CCF" w:rsidRPr="00371815" w:rsidTr="00BF6EC8">
        <w:trPr>
          <w:trHeight w:val="569"/>
        </w:trPr>
        <w:tc>
          <w:tcPr>
            <w:tcW w:w="4182" w:type="dxa"/>
            <w:vAlign w:val="bottom"/>
          </w:tcPr>
          <w:p w:rsidR="00E53CCF" w:rsidRPr="00C83ECA" w:rsidRDefault="00E53CCF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E53CCF" w:rsidRPr="00C83ECA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E53CCF" w:rsidRPr="00C83ECA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C83ECA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53CCF" w:rsidRPr="00C83ECA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Pr="00C83ECA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280</w:t>
            </w:r>
          </w:p>
        </w:tc>
        <w:tc>
          <w:tcPr>
            <w:tcW w:w="1337" w:type="dxa"/>
            <w:vAlign w:val="bottom"/>
          </w:tcPr>
          <w:p w:rsidR="00E53CCF" w:rsidRPr="00C83ECA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280</w:t>
            </w:r>
          </w:p>
        </w:tc>
      </w:tr>
      <w:tr w:rsidR="00E53CCF" w:rsidRPr="00371815" w:rsidTr="00BF6EC8">
        <w:trPr>
          <w:trHeight w:val="569"/>
        </w:trPr>
        <w:tc>
          <w:tcPr>
            <w:tcW w:w="4182" w:type="dxa"/>
            <w:vAlign w:val="bottom"/>
          </w:tcPr>
          <w:p w:rsidR="00E53CCF" w:rsidRPr="00C83ECA" w:rsidRDefault="00E53CCF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E53CCF" w:rsidRPr="00C83ECA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E53CCF" w:rsidRPr="00C83ECA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C83ECA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53CCF" w:rsidRPr="00C83ECA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E53CCF" w:rsidRPr="00C83ECA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280</w:t>
            </w:r>
          </w:p>
        </w:tc>
        <w:tc>
          <w:tcPr>
            <w:tcW w:w="1337" w:type="dxa"/>
            <w:vAlign w:val="bottom"/>
          </w:tcPr>
          <w:p w:rsidR="00E53CCF" w:rsidRPr="00C83ECA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280</w:t>
            </w:r>
          </w:p>
        </w:tc>
      </w:tr>
      <w:tr w:rsidR="00E53CCF" w:rsidRPr="00371815" w:rsidTr="008A4862">
        <w:trPr>
          <w:trHeight w:val="569"/>
        </w:trPr>
        <w:tc>
          <w:tcPr>
            <w:tcW w:w="4182" w:type="dxa"/>
            <w:vAlign w:val="bottom"/>
          </w:tcPr>
          <w:p w:rsidR="00E53CCF" w:rsidRPr="00054494" w:rsidRDefault="00E53CCF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vAlign w:val="bottom"/>
          </w:tcPr>
          <w:p w:rsidR="00E53CCF" w:rsidRPr="0005449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E53CCF" w:rsidRPr="0005449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8" w:type="dxa"/>
            <w:vAlign w:val="bottom"/>
          </w:tcPr>
          <w:p w:rsidR="00E53CCF" w:rsidRPr="0005449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05449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Pr="00054494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337" w:type="dxa"/>
            <w:vAlign w:val="bottom"/>
          </w:tcPr>
          <w:p w:rsidR="00E53CCF" w:rsidRPr="00054494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</w:tr>
      <w:tr w:rsidR="00E53CCF" w:rsidRPr="00371815" w:rsidTr="008A4862">
        <w:trPr>
          <w:trHeight w:val="569"/>
        </w:trPr>
        <w:tc>
          <w:tcPr>
            <w:tcW w:w="4182" w:type="dxa"/>
            <w:vAlign w:val="bottom"/>
          </w:tcPr>
          <w:p w:rsidR="00E53CCF" w:rsidRPr="00C83ECA" w:rsidRDefault="00E53CCF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E53CCF" w:rsidRPr="00C83ECA" w:rsidRDefault="00E53CCF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E53CCF" w:rsidRPr="00C83ECA" w:rsidRDefault="00E53CCF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8" w:type="dxa"/>
            <w:vAlign w:val="bottom"/>
          </w:tcPr>
          <w:p w:rsidR="00E53CCF" w:rsidRPr="00C83ECA" w:rsidRDefault="00E53CCF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53CCF" w:rsidRPr="00C83ECA" w:rsidRDefault="00E53CCF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337" w:type="dxa"/>
            <w:vAlign w:val="bottom"/>
          </w:tcPr>
          <w:p w:rsidR="00E53CC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</w:tr>
      <w:tr w:rsidR="00E53CCF" w:rsidRPr="00371815" w:rsidTr="008A4862">
        <w:trPr>
          <w:trHeight w:val="569"/>
        </w:trPr>
        <w:tc>
          <w:tcPr>
            <w:tcW w:w="4182" w:type="dxa"/>
            <w:vAlign w:val="bottom"/>
          </w:tcPr>
          <w:p w:rsidR="00E53CCF" w:rsidRPr="00C83ECA" w:rsidRDefault="00E53CCF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E53CCF" w:rsidRPr="00C83ECA" w:rsidRDefault="00E53CCF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871" w:type="dxa"/>
            <w:vAlign w:val="bottom"/>
          </w:tcPr>
          <w:p w:rsidR="00E53CCF" w:rsidRPr="00C83ECA" w:rsidRDefault="00E53CCF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8" w:type="dxa"/>
            <w:vAlign w:val="bottom"/>
          </w:tcPr>
          <w:p w:rsidR="00E53CCF" w:rsidRPr="00C83ECA" w:rsidRDefault="00E53CCF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53CCF" w:rsidRPr="00C83ECA" w:rsidRDefault="00E53CCF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E53CCF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337" w:type="dxa"/>
            <w:vAlign w:val="bottom"/>
          </w:tcPr>
          <w:p w:rsidR="00E53CCF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</w:tr>
      <w:tr w:rsidR="00E53CCF" w:rsidRPr="00371815" w:rsidTr="00053F73">
        <w:trPr>
          <w:trHeight w:val="569"/>
        </w:trPr>
        <w:tc>
          <w:tcPr>
            <w:tcW w:w="4182" w:type="dxa"/>
            <w:vAlign w:val="bottom"/>
          </w:tcPr>
          <w:p w:rsidR="00E53CCF" w:rsidRPr="002A1C58" w:rsidRDefault="00E53CCF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644" w:type="dxa"/>
            <w:vAlign w:val="bottom"/>
          </w:tcPr>
          <w:p w:rsidR="00E53CCF" w:rsidRPr="002A1C5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E53CCF" w:rsidRPr="002A1C5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E53CCF" w:rsidRPr="002A1C5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2A1C5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Pr="002A1C58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6880</w:t>
            </w:r>
          </w:p>
        </w:tc>
        <w:tc>
          <w:tcPr>
            <w:tcW w:w="1337" w:type="dxa"/>
            <w:vAlign w:val="bottom"/>
          </w:tcPr>
          <w:p w:rsidR="00E53CCF" w:rsidRPr="002A1C58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6880</w:t>
            </w:r>
          </w:p>
        </w:tc>
      </w:tr>
      <w:tr w:rsidR="00E53CCF" w:rsidRPr="00371815" w:rsidTr="00053F73">
        <w:trPr>
          <w:trHeight w:val="569"/>
        </w:trPr>
        <w:tc>
          <w:tcPr>
            <w:tcW w:w="4182" w:type="dxa"/>
            <w:vAlign w:val="bottom"/>
          </w:tcPr>
          <w:p w:rsidR="00E53CCF" w:rsidRPr="001861C8" w:rsidRDefault="00E53CCF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vAlign w:val="bottom"/>
          </w:tcPr>
          <w:p w:rsidR="00E53CCF" w:rsidRPr="001861C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E53CCF" w:rsidRPr="001861C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E53CCF" w:rsidRPr="001861C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1861C8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Pr="001861C8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5590</w:t>
            </w:r>
          </w:p>
        </w:tc>
        <w:tc>
          <w:tcPr>
            <w:tcW w:w="1337" w:type="dxa"/>
            <w:vAlign w:val="bottom"/>
          </w:tcPr>
          <w:p w:rsidR="00E53CCF" w:rsidRPr="001861C8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5590</w:t>
            </w:r>
          </w:p>
        </w:tc>
      </w:tr>
      <w:tr w:rsidR="00E53CCF" w:rsidRPr="00371815" w:rsidTr="00053F73">
        <w:trPr>
          <w:trHeight w:val="569"/>
        </w:trPr>
        <w:tc>
          <w:tcPr>
            <w:tcW w:w="4182" w:type="dxa"/>
            <w:vAlign w:val="bottom"/>
          </w:tcPr>
          <w:p w:rsidR="00E53CCF" w:rsidRPr="001861C8" w:rsidRDefault="00E53CCF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E53CCF" w:rsidRPr="001861C8" w:rsidRDefault="00E53CCF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E53CCF" w:rsidRPr="001861C8" w:rsidRDefault="00E53CCF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E53CCF" w:rsidRPr="001861C8" w:rsidRDefault="00E53CCF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53CCF" w:rsidRPr="001861C8" w:rsidRDefault="00E53CCF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Pr="001861C8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5590</w:t>
            </w:r>
          </w:p>
        </w:tc>
        <w:tc>
          <w:tcPr>
            <w:tcW w:w="1337" w:type="dxa"/>
            <w:vAlign w:val="bottom"/>
          </w:tcPr>
          <w:p w:rsidR="00E53CCF" w:rsidRPr="001861C8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5590</w:t>
            </w:r>
          </w:p>
        </w:tc>
      </w:tr>
      <w:tr w:rsidR="00E53CCF" w:rsidRPr="00371815" w:rsidTr="00053F73">
        <w:trPr>
          <w:trHeight w:val="569"/>
        </w:trPr>
        <w:tc>
          <w:tcPr>
            <w:tcW w:w="4182" w:type="dxa"/>
            <w:vAlign w:val="bottom"/>
          </w:tcPr>
          <w:p w:rsidR="00E53CCF" w:rsidRPr="001861C8" w:rsidRDefault="00E53CCF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E53CCF" w:rsidRPr="001861C8" w:rsidRDefault="00E53CCF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E53CCF" w:rsidRPr="001861C8" w:rsidRDefault="00E53CCF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E53CCF" w:rsidRPr="001861C8" w:rsidRDefault="00E53CCF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53CCF" w:rsidRPr="001861C8" w:rsidRDefault="00E53CCF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E53CCF" w:rsidRPr="001861C8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5590</w:t>
            </w:r>
          </w:p>
        </w:tc>
        <w:tc>
          <w:tcPr>
            <w:tcW w:w="1337" w:type="dxa"/>
            <w:vAlign w:val="bottom"/>
          </w:tcPr>
          <w:p w:rsidR="00E53CCF" w:rsidRPr="001861C8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5590</w:t>
            </w:r>
          </w:p>
        </w:tc>
      </w:tr>
      <w:tr w:rsidR="00E53CCF" w:rsidRPr="00371815" w:rsidTr="00053F73">
        <w:trPr>
          <w:trHeight w:val="569"/>
        </w:trPr>
        <w:tc>
          <w:tcPr>
            <w:tcW w:w="4182" w:type="dxa"/>
            <w:vAlign w:val="bottom"/>
          </w:tcPr>
          <w:p w:rsidR="00E53CCF" w:rsidRPr="00E93CCB" w:rsidRDefault="00E53CCF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E53CCF" w:rsidRPr="00E93CCB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E53CCF" w:rsidRPr="00E93CCB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E93CCB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E93CCB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Pr="00E93CCB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1275</w:t>
            </w:r>
          </w:p>
        </w:tc>
        <w:tc>
          <w:tcPr>
            <w:tcW w:w="1337" w:type="dxa"/>
            <w:vAlign w:val="bottom"/>
          </w:tcPr>
          <w:p w:rsidR="00E53CCF" w:rsidRPr="00E93CCB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1275</w:t>
            </w:r>
          </w:p>
        </w:tc>
      </w:tr>
      <w:tr w:rsidR="00E53CCF" w:rsidRPr="00371815" w:rsidTr="00053F73">
        <w:trPr>
          <w:trHeight w:val="569"/>
        </w:trPr>
        <w:tc>
          <w:tcPr>
            <w:tcW w:w="4182" w:type="dxa"/>
            <w:vAlign w:val="bottom"/>
          </w:tcPr>
          <w:p w:rsidR="00E53CCF" w:rsidRPr="00E93CCB" w:rsidRDefault="00E53CCF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E53CCF" w:rsidRPr="00E93CCB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E53CCF" w:rsidRPr="00E93CCB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E93CCB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53CCF" w:rsidRPr="00E93CCB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Pr="00E93CCB" w:rsidRDefault="00E53CCF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1275</w:t>
            </w:r>
          </w:p>
        </w:tc>
        <w:tc>
          <w:tcPr>
            <w:tcW w:w="1337" w:type="dxa"/>
            <w:vAlign w:val="bottom"/>
          </w:tcPr>
          <w:p w:rsidR="00E53CCF" w:rsidRPr="00E93CCB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1275</w:t>
            </w:r>
          </w:p>
        </w:tc>
      </w:tr>
      <w:tr w:rsidR="00E53CCF" w:rsidRPr="00371815" w:rsidTr="00053F73">
        <w:trPr>
          <w:trHeight w:val="569"/>
        </w:trPr>
        <w:tc>
          <w:tcPr>
            <w:tcW w:w="4182" w:type="dxa"/>
            <w:vAlign w:val="bottom"/>
          </w:tcPr>
          <w:p w:rsidR="00E53CCF" w:rsidRPr="00E93CCB" w:rsidRDefault="00E53CCF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E53CCF" w:rsidRPr="00E93CCB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E53CCF" w:rsidRPr="00E93CCB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E93CCB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53CCF" w:rsidRPr="00E93CCB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E53CCF" w:rsidRPr="00E93CCB" w:rsidRDefault="00E53CCF" w:rsidP="009713E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1275</w:t>
            </w:r>
          </w:p>
        </w:tc>
        <w:tc>
          <w:tcPr>
            <w:tcW w:w="1337" w:type="dxa"/>
            <w:vAlign w:val="bottom"/>
          </w:tcPr>
          <w:p w:rsidR="00E53CCF" w:rsidRPr="00E93CCB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1275</w:t>
            </w:r>
          </w:p>
        </w:tc>
      </w:tr>
      <w:tr w:rsidR="00E53CCF" w:rsidRPr="00371815" w:rsidTr="00053F73">
        <w:trPr>
          <w:trHeight w:val="569"/>
        </w:trPr>
        <w:tc>
          <w:tcPr>
            <w:tcW w:w="4182" w:type="dxa"/>
            <w:vAlign w:val="bottom"/>
          </w:tcPr>
          <w:p w:rsidR="00E53CCF" w:rsidRPr="00E8153E" w:rsidRDefault="00E53CCF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vAlign w:val="bottom"/>
          </w:tcPr>
          <w:p w:rsidR="00E53CCF" w:rsidRPr="00E93CCB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E53CCF" w:rsidRPr="00E93CCB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E53CCF" w:rsidRPr="00E93CCB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E93CCB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Pr="00E93CCB" w:rsidRDefault="00E53CCF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1337" w:type="dxa"/>
            <w:vAlign w:val="bottom"/>
          </w:tcPr>
          <w:p w:rsidR="00E53CCF" w:rsidRPr="00E93CCB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E53CCF" w:rsidRPr="00371815" w:rsidTr="00053F73">
        <w:trPr>
          <w:trHeight w:val="569"/>
        </w:trPr>
        <w:tc>
          <w:tcPr>
            <w:tcW w:w="4182" w:type="dxa"/>
            <w:vAlign w:val="bottom"/>
          </w:tcPr>
          <w:p w:rsidR="00E53CCF" w:rsidRPr="00E8153E" w:rsidRDefault="00E53CCF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E53CCF" w:rsidRPr="00E93CCB" w:rsidRDefault="00E53CCF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E53CCF" w:rsidRPr="00E93CCB" w:rsidRDefault="00E53CCF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E53CCF" w:rsidRPr="00E93CCB" w:rsidRDefault="00E53CCF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53CCF" w:rsidRPr="00E93CCB" w:rsidRDefault="00E53CCF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Pr="00E93CCB" w:rsidRDefault="00E53CCF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1337" w:type="dxa"/>
            <w:vAlign w:val="bottom"/>
          </w:tcPr>
          <w:p w:rsidR="00E53CCF" w:rsidRPr="00E93CCB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E53CCF" w:rsidRPr="00371815" w:rsidTr="00053F73">
        <w:trPr>
          <w:trHeight w:val="569"/>
        </w:trPr>
        <w:tc>
          <w:tcPr>
            <w:tcW w:w="4182" w:type="dxa"/>
            <w:vAlign w:val="bottom"/>
          </w:tcPr>
          <w:p w:rsidR="00E53CCF" w:rsidRPr="00E8153E" w:rsidRDefault="00E53CCF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644" w:type="dxa"/>
            <w:vAlign w:val="bottom"/>
          </w:tcPr>
          <w:p w:rsidR="00E53CCF" w:rsidRPr="00E93CCB" w:rsidRDefault="00E53CCF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871" w:type="dxa"/>
            <w:vAlign w:val="bottom"/>
          </w:tcPr>
          <w:p w:rsidR="00E53CCF" w:rsidRPr="00E93CCB" w:rsidRDefault="00E53CCF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E53CCF" w:rsidRPr="00E93CCB" w:rsidRDefault="00E53CCF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53CCF" w:rsidRPr="00E93CCB" w:rsidRDefault="00E53CCF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E53CCF" w:rsidRPr="00E93CCB" w:rsidRDefault="00E53CCF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1337" w:type="dxa"/>
            <w:vAlign w:val="bottom"/>
          </w:tcPr>
          <w:p w:rsidR="00E53CCF" w:rsidRPr="00E93CCB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</w:tr>
      <w:tr w:rsidR="00E53CCF" w:rsidRPr="00371815" w:rsidTr="001A2411">
        <w:trPr>
          <w:trHeight w:val="569"/>
        </w:trPr>
        <w:tc>
          <w:tcPr>
            <w:tcW w:w="4182" w:type="dxa"/>
            <w:vAlign w:val="bottom"/>
          </w:tcPr>
          <w:p w:rsidR="00E53CCF" w:rsidRPr="00D2329A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D1E99">
              <w:rPr>
                <w:rFonts w:ascii="Times New Roman" w:hAnsi="Times New Roman"/>
                <w:b/>
              </w:rPr>
              <w:t>Мероприятия в части осуществления государственной программы "Социальная поддержка граждан Республики Татарстан" на 2014 – 2020 годы</w:t>
            </w:r>
          </w:p>
        </w:tc>
        <w:tc>
          <w:tcPr>
            <w:tcW w:w="1644" w:type="dxa"/>
            <w:vAlign w:val="bottom"/>
          </w:tcPr>
          <w:p w:rsidR="00E53CCF" w:rsidRPr="00D2329A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03 0 00 0000 0</w:t>
            </w:r>
          </w:p>
        </w:tc>
        <w:tc>
          <w:tcPr>
            <w:tcW w:w="871" w:type="dxa"/>
            <w:vAlign w:val="bottom"/>
          </w:tcPr>
          <w:p w:rsidR="00E53CCF" w:rsidRPr="00D2329A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D2329A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D2329A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D2329A" w:rsidRDefault="00E53CCF" w:rsidP="00FD54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11834,2</w:t>
            </w:r>
          </w:p>
        </w:tc>
        <w:tc>
          <w:tcPr>
            <w:tcW w:w="1337" w:type="dxa"/>
          </w:tcPr>
          <w:p w:rsidR="00E53CCF" w:rsidRDefault="00E53CCF" w:rsidP="00FD54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E53CCF" w:rsidRDefault="00E53CCF" w:rsidP="00FD54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E53CCF" w:rsidRDefault="00E53CCF" w:rsidP="00FD54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12028</w:t>
            </w:r>
          </w:p>
        </w:tc>
      </w:tr>
      <w:tr w:rsidR="00E53CCF" w:rsidRPr="00371815" w:rsidTr="00BF47B2">
        <w:trPr>
          <w:trHeight w:val="569"/>
        </w:trPr>
        <w:tc>
          <w:tcPr>
            <w:tcW w:w="4182" w:type="dxa"/>
            <w:vAlign w:val="bottom"/>
          </w:tcPr>
          <w:p w:rsidR="00E53CCF" w:rsidRPr="00F52875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Подпрограмма «Социальные выплаты» на 2014 – 2020 годы</w:t>
            </w:r>
          </w:p>
        </w:tc>
        <w:tc>
          <w:tcPr>
            <w:tcW w:w="1644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03 1 00 0000 0</w:t>
            </w:r>
          </w:p>
        </w:tc>
        <w:tc>
          <w:tcPr>
            <w:tcW w:w="871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F52875" w:rsidRDefault="00E53CCF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4845,6</w:t>
            </w:r>
          </w:p>
        </w:tc>
        <w:tc>
          <w:tcPr>
            <w:tcW w:w="1337" w:type="dxa"/>
            <w:vAlign w:val="bottom"/>
          </w:tcPr>
          <w:p w:rsidR="00E53CCF" w:rsidRPr="00F52875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5039,4</w:t>
            </w:r>
          </w:p>
        </w:tc>
      </w:tr>
      <w:tr w:rsidR="00E53CCF" w:rsidRPr="00371815" w:rsidTr="00BF47B2">
        <w:trPr>
          <w:trHeight w:val="569"/>
        </w:trPr>
        <w:tc>
          <w:tcPr>
            <w:tcW w:w="4182" w:type="dxa"/>
            <w:vAlign w:val="bottom"/>
          </w:tcPr>
          <w:p w:rsidR="00E53CCF" w:rsidRPr="00F52875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питанием обучающихся в образовательных организациях»</w:t>
            </w:r>
          </w:p>
        </w:tc>
        <w:tc>
          <w:tcPr>
            <w:tcW w:w="1644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03 1 02 0000 0</w:t>
            </w:r>
          </w:p>
        </w:tc>
        <w:tc>
          <w:tcPr>
            <w:tcW w:w="871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F52875" w:rsidRDefault="00E53CCF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4845,6</w:t>
            </w:r>
          </w:p>
        </w:tc>
        <w:tc>
          <w:tcPr>
            <w:tcW w:w="1337" w:type="dxa"/>
            <w:vAlign w:val="bottom"/>
          </w:tcPr>
          <w:p w:rsidR="00E53CCF" w:rsidRPr="00F52875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5039,4</w:t>
            </w:r>
          </w:p>
        </w:tc>
      </w:tr>
      <w:tr w:rsidR="00E53CCF" w:rsidRPr="00371815" w:rsidTr="00BF47B2">
        <w:trPr>
          <w:trHeight w:val="569"/>
        </w:trPr>
        <w:tc>
          <w:tcPr>
            <w:tcW w:w="4182" w:type="dxa"/>
            <w:vAlign w:val="bottom"/>
          </w:tcPr>
          <w:p w:rsidR="00E53CCF" w:rsidRPr="00F52875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Оказание других видов социальной помощи (питание  учащихся)</w:t>
            </w:r>
          </w:p>
        </w:tc>
        <w:tc>
          <w:tcPr>
            <w:tcW w:w="1644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871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F52875" w:rsidRDefault="00E53CCF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4845,6</w:t>
            </w:r>
          </w:p>
        </w:tc>
        <w:tc>
          <w:tcPr>
            <w:tcW w:w="1337" w:type="dxa"/>
            <w:vAlign w:val="bottom"/>
          </w:tcPr>
          <w:p w:rsidR="00E53CCF" w:rsidRPr="00F52875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5039,4</w:t>
            </w:r>
          </w:p>
        </w:tc>
      </w:tr>
      <w:tr w:rsidR="00E53CCF" w:rsidRPr="00371815" w:rsidTr="00BF47B2">
        <w:trPr>
          <w:trHeight w:val="569"/>
        </w:trPr>
        <w:tc>
          <w:tcPr>
            <w:tcW w:w="4182" w:type="dxa"/>
            <w:vAlign w:val="bottom"/>
          </w:tcPr>
          <w:p w:rsidR="00E53CCF" w:rsidRPr="00F52875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871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F52875" w:rsidRDefault="00E53CCF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4845,6</w:t>
            </w:r>
          </w:p>
        </w:tc>
        <w:tc>
          <w:tcPr>
            <w:tcW w:w="1337" w:type="dxa"/>
            <w:vAlign w:val="bottom"/>
          </w:tcPr>
          <w:p w:rsidR="00E53CCF" w:rsidRPr="00F52875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5039,4</w:t>
            </w:r>
          </w:p>
        </w:tc>
      </w:tr>
      <w:tr w:rsidR="00E53CCF" w:rsidRPr="00371815" w:rsidTr="00BF47B2">
        <w:trPr>
          <w:trHeight w:val="569"/>
        </w:trPr>
        <w:tc>
          <w:tcPr>
            <w:tcW w:w="4182" w:type="dxa"/>
            <w:vAlign w:val="bottom"/>
          </w:tcPr>
          <w:p w:rsidR="00E53CCF" w:rsidRPr="00F52875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644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871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Pr="00F52875" w:rsidRDefault="00E53CCF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4845,6</w:t>
            </w:r>
          </w:p>
        </w:tc>
        <w:tc>
          <w:tcPr>
            <w:tcW w:w="1337" w:type="dxa"/>
            <w:vAlign w:val="bottom"/>
          </w:tcPr>
          <w:p w:rsidR="00E53CCF" w:rsidRPr="00F52875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5039,4</w:t>
            </w:r>
          </w:p>
        </w:tc>
      </w:tr>
      <w:tr w:rsidR="00E53CCF" w:rsidRPr="00371815" w:rsidTr="00BF47B2">
        <w:trPr>
          <w:trHeight w:val="569"/>
        </w:trPr>
        <w:tc>
          <w:tcPr>
            <w:tcW w:w="4182" w:type="dxa"/>
            <w:vAlign w:val="bottom"/>
          </w:tcPr>
          <w:p w:rsidR="00E53CCF" w:rsidRPr="00F52875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644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871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292" w:type="dxa"/>
            <w:vAlign w:val="bottom"/>
          </w:tcPr>
          <w:p w:rsidR="00E53CCF" w:rsidRPr="00F52875" w:rsidRDefault="00E53CCF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4845,6</w:t>
            </w:r>
          </w:p>
        </w:tc>
        <w:tc>
          <w:tcPr>
            <w:tcW w:w="1337" w:type="dxa"/>
            <w:vAlign w:val="bottom"/>
          </w:tcPr>
          <w:p w:rsidR="00E53CCF" w:rsidRPr="00F52875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5039,4</w:t>
            </w:r>
          </w:p>
        </w:tc>
      </w:tr>
      <w:tr w:rsidR="00E53CCF" w:rsidRPr="00371815" w:rsidTr="00270201">
        <w:trPr>
          <w:trHeight w:val="569"/>
        </w:trPr>
        <w:tc>
          <w:tcPr>
            <w:tcW w:w="4182" w:type="dxa"/>
            <w:vAlign w:val="bottom"/>
          </w:tcPr>
          <w:p w:rsidR="00E53CCF" w:rsidRPr="00F52875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Подпрограмма «Улучшение социально-экономического положения семей» на 2015 – 2020 годы</w:t>
            </w:r>
          </w:p>
        </w:tc>
        <w:tc>
          <w:tcPr>
            <w:tcW w:w="1644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03 5 00 0000 0</w:t>
            </w:r>
          </w:p>
        </w:tc>
        <w:tc>
          <w:tcPr>
            <w:tcW w:w="871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Pr="00F52875" w:rsidRDefault="00E53CCF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6988,6</w:t>
            </w:r>
          </w:p>
        </w:tc>
        <w:tc>
          <w:tcPr>
            <w:tcW w:w="1337" w:type="dxa"/>
            <w:vAlign w:val="bottom"/>
          </w:tcPr>
          <w:p w:rsidR="00E53CCF" w:rsidRPr="00F52875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6988,6</w:t>
            </w:r>
          </w:p>
        </w:tc>
      </w:tr>
      <w:tr w:rsidR="00E53CCF" w:rsidRPr="00371815" w:rsidTr="00270201">
        <w:trPr>
          <w:trHeight w:val="569"/>
        </w:trPr>
        <w:tc>
          <w:tcPr>
            <w:tcW w:w="4182" w:type="dxa"/>
            <w:vAlign w:val="bottom"/>
          </w:tcPr>
          <w:p w:rsidR="00E53CCF" w:rsidRPr="00F52875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системы мер социальной поддержки семей»</w:t>
            </w:r>
          </w:p>
        </w:tc>
        <w:tc>
          <w:tcPr>
            <w:tcW w:w="1644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03 5 01 0000 0</w:t>
            </w:r>
          </w:p>
        </w:tc>
        <w:tc>
          <w:tcPr>
            <w:tcW w:w="871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Pr="00F52875" w:rsidRDefault="00E53CCF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6078,3</w:t>
            </w:r>
          </w:p>
        </w:tc>
        <w:tc>
          <w:tcPr>
            <w:tcW w:w="1337" w:type="dxa"/>
            <w:vAlign w:val="bottom"/>
          </w:tcPr>
          <w:p w:rsidR="00E53CCF" w:rsidRPr="00F52875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6078,3</w:t>
            </w:r>
          </w:p>
        </w:tc>
      </w:tr>
      <w:tr w:rsidR="00E53CCF" w:rsidRPr="00371815" w:rsidTr="00270201">
        <w:trPr>
          <w:trHeight w:val="569"/>
        </w:trPr>
        <w:tc>
          <w:tcPr>
            <w:tcW w:w="4182" w:type="dxa"/>
            <w:vAlign w:val="bottom"/>
          </w:tcPr>
          <w:p w:rsidR="00E53CCF" w:rsidRPr="00F52875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Компенсация за присмотр и уход за ребенком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644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71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Pr="00F52875" w:rsidRDefault="00E53CCF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6078,3</w:t>
            </w:r>
          </w:p>
        </w:tc>
        <w:tc>
          <w:tcPr>
            <w:tcW w:w="1337" w:type="dxa"/>
            <w:vAlign w:val="bottom"/>
          </w:tcPr>
          <w:p w:rsidR="00E53CCF" w:rsidRPr="00F52875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6078,3</w:t>
            </w:r>
          </w:p>
        </w:tc>
      </w:tr>
      <w:tr w:rsidR="00E53CCF" w:rsidRPr="00371815" w:rsidTr="00270201">
        <w:trPr>
          <w:trHeight w:val="569"/>
        </w:trPr>
        <w:tc>
          <w:tcPr>
            <w:tcW w:w="4182" w:type="dxa"/>
            <w:vAlign w:val="bottom"/>
          </w:tcPr>
          <w:p w:rsidR="00E53CCF" w:rsidRPr="00F52875" w:rsidRDefault="00E53CCF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E53CCF" w:rsidRPr="00F52875" w:rsidRDefault="00E53CCF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71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Pr="00F52875" w:rsidRDefault="00E53CCF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13,8</w:t>
            </w:r>
          </w:p>
        </w:tc>
        <w:tc>
          <w:tcPr>
            <w:tcW w:w="1337" w:type="dxa"/>
            <w:vAlign w:val="bottom"/>
          </w:tcPr>
          <w:p w:rsidR="00E53CCF" w:rsidRPr="00F52875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13,8</w:t>
            </w:r>
          </w:p>
        </w:tc>
      </w:tr>
      <w:tr w:rsidR="00E53CCF" w:rsidRPr="00371815" w:rsidTr="00270201">
        <w:trPr>
          <w:trHeight w:val="569"/>
        </w:trPr>
        <w:tc>
          <w:tcPr>
            <w:tcW w:w="4182" w:type="dxa"/>
            <w:vAlign w:val="bottom"/>
          </w:tcPr>
          <w:p w:rsidR="00E53CCF" w:rsidRPr="00F52875" w:rsidRDefault="00E53CCF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644" w:type="dxa"/>
            <w:vAlign w:val="bottom"/>
          </w:tcPr>
          <w:p w:rsidR="00E53CCF" w:rsidRPr="00F52875" w:rsidRDefault="00E53CCF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71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Pr="00F52875" w:rsidRDefault="00E53CCF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13,8</w:t>
            </w:r>
          </w:p>
        </w:tc>
        <w:tc>
          <w:tcPr>
            <w:tcW w:w="1337" w:type="dxa"/>
            <w:vAlign w:val="bottom"/>
          </w:tcPr>
          <w:p w:rsidR="00E53CCF" w:rsidRPr="00F52875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13,8</w:t>
            </w:r>
          </w:p>
        </w:tc>
      </w:tr>
      <w:tr w:rsidR="00E53CCF" w:rsidRPr="00371815" w:rsidTr="00270201">
        <w:trPr>
          <w:trHeight w:val="569"/>
        </w:trPr>
        <w:tc>
          <w:tcPr>
            <w:tcW w:w="4182" w:type="dxa"/>
            <w:vAlign w:val="bottom"/>
          </w:tcPr>
          <w:p w:rsidR="00E53CCF" w:rsidRPr="00F52875" w:rsidRDefault="00E53CCF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644" w:type="dxa"/>
            <w:vAlign w:val="bottom"/>
          </w:tcPr>
          <w:p w:rsidR="00E53CCF" w:rsidRPr="00F52875" w:rsidRDefault="00E53CCF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71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92" w:type="dxa"/>
            <w:vAlign w:val="bottom"/>
          </w:tcPr>
          <w:p w:rsidR="00E53CCF" w:rsidRPr="00F52875" w:rsidRDefault="00E53CCF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13,8</w:t>
            </w:r>
          </w:p>
        </w:tc>
        <w:tc>
          <w:tcPr>
            <w:tcW w:w="1337" w:type="dxa"/>
            <w:vAlign w:val="bottom"/>
          </w:tcPr>
          <w:p w:rsidR="00E53CCF" w:rsidRPr="00F52875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13,8</w:t>
            </w:r>
          </w:p>
        </w:tc>
      </w:tr>
      <w:tr w:rsidR="00E53CCF" w:rsidRPr="00371815" w:rsidTr="00270201">
        <w:trPr>
          <w:trHeight w:val="569"/>
        </w:trPr>
        <w:tc>
          <w:tcPr>
            <w:tcW w:w="4182" w:type="dxa"/>
            <w:vAlign w:val="bottom"/>
          </w:tcPr>
          <w:p w:rsidR="00E53CCF" w:rsidRPr="00F52875" w:rsidRDefault="00E53CCF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4" w:type="dxa"/>
            <w:vAlign w:val="bottom"/>
          </w:tcPr>
          <w:p w:rsidR="00E53CCF" w:rsidRPr="00F52875" w:rsidRDefault="00E53CCF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71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8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Pr="00F52875" w:rsidRDefault="00E53CCF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6064,5</w:t>
            </w:r>
          </w:p>
        </w:tc>
        <w:tc>
          <w:tcPr>
            <w:tcW w:w="1337" w:type="dxa"/>
            <w:vAlign w:val="bottom"/>
          </w:tcPr>
          <w:p w:rsidR="00E53CCF" w:rsidRPr="00F52875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6064,5</w:t>
            </w:r>
          </w:p>
        </w:tc>
      </w:tr>
      <w:tr w:rsidR="00E53CCF" w:rsidRPr="00371815" w:rsidTr="00270201">
        <w:trPr>
          <w:trHeight w:val="569"/>
        </w:trPr>
        <w:tc>
          <w:tcPr>
            <w:tcW w:w="4182" w:type="dxa"/>
            <w:vAlign w:val="bottom"/>
          </w:tcPr>
          <w:p w:rsidR="00E53CCF" w:rsidRPr="00F52875" w:rsidRDefault="00E53CCF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644" w:type="dxa"/>
            <w:vAlign w:val="bottom"/>
          </w:tcPr>
          <w:p w:rsidR="00E53CCF" w:rsidRPr="00F52875" w:rsidRDefault="00E53CCF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71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8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Pr="00F52875" w:rsidRDefault="00E53CCF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6064,5</w:t>
            </w:r>
          </w:p>
        </w:tc>
        <w:tc>
          <w:tcPr>
            <w:tcW w:w="1337" w:type="dxa"/>
            <w:vAlign w:val="bottom"/>
          </w:tcPr>
          <w:p w:rsidR="00E53CCF" w:rsidRPr="00F52875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6064,5</w:t>
            </w:r>
          </w:p>
        </w:tc>
      </w:tr>
      <w:tr w:rsidR="00E53CCF" w:rsidRPr="00371815" w:rsidTr="00270201">
        <w:trPr>
          <w:trHeight w:val="569"/>
        </w:trPr>
        <w:tc>
          <w:tcPr>
            <w:tcW w:w="4182" w:type="dxa"/>
            <w:vAlign w:val="bottom"/>
          </w:tcPr>
          <w:p w:rsidR="00E53CCF" w:rsidRPr="00F52875" w:rsidRDefault="00E53CCF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644" w:type="dxa"/>
            <w:vAlign w:val="bottom"/>
          </w:tcPr>
          <w:p w:rsidR="00E53CCF" w:rsidRPr="00F52875" w:rsidRDefault="00E53CCF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871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08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92" w:type="dxa"/>
            <w:vAlign w:val="bottom"/>
          </w:tcPr>
          <w:p w:rsidR="00E53CCF" w:rsidRPr="00F52875" w:rsidRDefault="00E53CCF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6064,5</w:t>
            </w:r>
          </w:p>
        </w:tc>
        <w:tc>
          <w:tcPr>
            <w:tcW w:w="1337" w:type="dxa"/>
            <w:vAlign w:val="bottom"/>
          </w:tcPr>
          <w:p w:rsidR="00E53CCF" w:rsidRPr="00F52875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6064,5</w:t>
            </w:r>
          </w:p>
        </w:tc>
      </w:tr>
      <w:tr w:rsidR="00E53CCF" w:rsidRPr="00371815" w:rsidTr="00C97DBB">
        <w:trPr>
          <w:trHeight w:val="569"/>
        </w:trPr>
        <w:tc>
          <w:tcPr>
            <w:tcW w:w="4182" w:type="dxa"/>
            <w:vAlign w:val="bottom"/>
          </w:tcPr>
          <w:p w:rsidR="00E53CCF" w:rsidRPr="00B70478" w:rsidRDefault="00E53CCF" w:rsidP="00153BF3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B70478">
              <w:rPr>
                <w:rFonts w:ascii="Times New Roman" w:hAnsi="Times New Roman"/>
                <w:color w:val="000000"/>
              </w:rPr>
              <w:t>Основное мероприятие «Создание благоприятных условий для устройства детей-сирот и детей, оставшихся без попечения родителей, на воспитание в семью»</w:t>
            </w:r>
          </w:p>
        </w:tc>
        <w:tc>
          <w:tcPr>
            <w:tcW w:w="1644" w:type="dxa"/>
            <w:vAlign w:val="bottom"/>
          </w:tcPr>
          <w:p w:rsidR="00E53CCF" w:rsidRPr="00F52875" w:rsidRDefault="00E53CCF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03 5 03 0000 0</w:t>
            </w:r>
          </w:p>
        </w:tc>
        <w:tc>
          <w:tcPr>
            <w:tcW w:w="871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Default="00E53CCF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910,3</w:t>
            </w:r>
          </w:p>
        </w:tc>
        <w:tc>
          <w:tcPr>
            <w:tcW w:w="1337" w:type="dxa"/>
            <w:vAlign w:val="bottom"/>
          </w:tcPr>
          <w:p w:rsidR="00E53CC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910,3</w:t>
            </w:r>
          </w:p>
        </w:tc>
      </w:tr>
      <w:tr w:rsidR="00E53CCF" w:rsidRPr="00371815" w:rsidTr="00C97DBB">
        <w:trPr>
          <w:trHeight w:val="569"/>
        </w:trPr>
        <w:tc>
          <w:tcPr>
            <w:tcW w:w="4182" w:type="dxa"/>
          </w:tcPr>
          <w:p w:rsidR="00E53CCF" w:rsidRPr="00B70478" w:rsidRDefault="00E53CCF" w:rsidP="00153BF3">
            <w:pPr>
              <w:rPr>
                <w:rFonts w:ascii="Times New Roman" w:hAnsi="Times New Roman"/>
                <w:iCs/>
              </w:rPr>
            </w:pPr>
            <w:r w:rsidRPr="00B70478">
              <w:rPr>
                <w:rFonts w:ascii="Times New Roman" w:hAnsi="Times New Roman"/>
              </w:rPr>
              <w:t>Реализация государственных полномочий по деятельности  по опеке и попечительству</w:t>
            </w:r>
          </w:p>
        </w:tc>
        <w:tc>
          <w:tcPr>
            <w:tcW w:w="1644" w:type="dxa"/>
            <w:vAlign w:val="bottom"/>
          </w:tcPr>
          <w:p w:rsidR="00E53CCF" w:rsidRPr="00F52875" w:rsidRDefault="00E53CCF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71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Default="00E53CCF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910,3</w:t>
            </w:r>
          </w:p>
        </w:tc>
        <w:tc>
          <w:tcPr>
            <w:tcW w:w="1337" w:type="dxa"/>
            <w:vAlign w:val="bottom"/>
          </w:tcPr>
          <w:p w:rsidR="00E53CC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910,3</w:t>
            </w:r>
          </w:p>
        </w:tc>
      </w:tr>
      <w:tr w:rsidR="00E53CCF" w:rsidRPr="00371815" w:rsidTr="006E6AF1">
        <w:trPr>
          <w:trHeight w:val="569"/>
        </w:trPr>
        <w:tc>
          <w:tcPr>
            <w:tcW w:w="4182" w:type="dxa"/>
          </w:tcPr>
          <w:p w:rsidR="00E53CCF" w:rsidRPr="00B70478" w:rsidRDefault="00E53CCF" w:rsidP="00153BF3">
            <w:pPr>
              <w:rPr>
                <w:rFonts w:ascii="Times New Roman" w:hAnsi="Times New Roman"/>
              </w:rPr>
            </w:pPr>
            <w:r w:rsidRPr="00B70478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vAlign w:val="bottom"/>
          </w:tcPr>
          <w:p w:rsidR="00E53CCF" w:rsidRPr="00F52875" w:rsidRDefault="00E53CCF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71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Default="00E53CCF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904,3</w:t>
            </w:r>
          </w:p>
        </w:tc>
        <w:tc>
          <w:tcPr>
            <w:tcW w:w="1337" w:type="dxa"/>
            <w:vAlign w:val="bottom"/>
          </w:tcPr>
          <w:p w:rsidR="00E53CC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904,3</w:t>
            </w:r>
          </w:p>
        </w:tc>
      </w:tr>
      <w:tr w:rsidR="00E53CCF" w:rsidRPr="00371815" w:rsidTr="00D974BA">
        <w:trPr>
          <w:trHeight w:val="569"/>
        </w:trPr>
        <w:tc>
          <w:tcPr>
            <w:tcW w:w="4182" w:type="dxa"/>
            <w:vAlign w:val="bottom"/>
          </w:tcPr>
          <w:p w:rsidR="00E53CCF" w:rsidRPr="00FE543B" w:rsidRDefault="00E53CCF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44" w:type="dxa"/>
            <w:vAlign w:val="bottom"/>
          </w:tcPr>
          <w:p w:rsidR="00E53CCF" w:rsidRPr="00F52875" w:rsidRDefault="00E53CCF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71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Default="00E53CCF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904,3</w:t>
            </w:r>
          </w:p>
        </w:tc>
        <w:tc>
          <w:tcPr>
            <w:tcW w:w="1337" w:type="dxa"/>
            <w:vAlign w:val="bottom"/>
          </w:tcPr>
          <w:p w:rsidR="00E53CC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904,3</w:t>
            </w:r>
          </w:p>
        </w:tc>
      </w:tr>
      <w:tr w:rsidR="00E53CCF" w:rsidRPr="00371815" w:rsidTr="00D974BA">
        <w:trPr>
          <w:trHeight w:val="569"/>
        </w:trPr>
        <w:tc>
          <w:tcPr>
            <w:tcW w:w="4182" w:type="dxa"/>
            <w:vAlign w:val="bottom"/>
          </w:tcPr>
          <w:p w:rsidR="00E53CCF" w:rsidRPr="00FE543B" w:rsidRDefault="00E53CCF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E53CCF" w:rsidRPr="00F52875" w:rsidRDefault="00E53CCF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71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E53CCF" w:rsidRDefault="00E53CCF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904,3</w:t>
            </w:r>
          </w:p>
        </w:tc>
        <w:tc>
          <w:tcPr>
            <w:tcW w:w="1337" w:type="dxa"/>
            <w:vAlign w:val="bottom"/>
          </w:tcPr>
          <w:p w:rsidR="00E53CC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904,3</w:t>
            </w:r>
          </w:p>
        </w:tc>
      </w:tr>
      <w:tr w:rsidR="00E53CCF" w:rsidRPr="00371815" w:rsidTr="005746AF">
        <w:trPr>
          <w:trHeight w:val="569"/>
        </w:trPr>
        <w:tc>
          <w:tcPr>
            <w:tcW w:w="4182" w:type="dxa"/>
            <w:vAlign w:val="bottom"/>
          </w:tcPr>
          <w:p w:rsidR="00E53CCF" w:rsidRPr="00FE543B" w:rsidRDefault="00E53CCF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E53CCF" w:rsidRDefault="00E53CCF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71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Default="00E53CCF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337" w:type="dxa"/>
            <w:vAlign w:val="bottom"/>
          </w:tcPr>
          <w:p w:rsidR="00E53CC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</w:tr>
      <w:tr w:rsidR="00E53CCF" w:rsidRPr="00371815" w:rsidTr="005746AF">
        <w:trPr>
          <w:trHeight w:val="569"/>
        </w:trPr>
        <w:tc>
          <w:tcPr>
            <w:tcW w:w="4182" w:type="dxa"/>
            <w:vAlign w:val="bottom"/>
          </w:tcPr>
          <w:p w:rsidR="00E53CCF" w:rsidRPr="00FE543B" w:rsidRDefault="00E53CCF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44" w:type="dxa"/>
            <w:vAlign w:val="bottom"/>
          </w:tcPr>
          <w:p w:rsidR="00E53CCF" w:rsidRPr="00F52875" w:rsidRDefault="00E53CCF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71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Default="00E53CCF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53CCF" w:rsidRDefault="00E53CCF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337" w:type="dxa"/>
            <w:vAlign w:val="bottom"/>
          </w:tcPr>
          <w:p w:rsidR="00E53CC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53CC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</w:tr>
      <w:tr w:rsidR="00E53CCF" w:rsidRPr="00371815" w:rsidTr="005746AF">
        <w:trPr>
          <w:trHeight w:val="569"/>
        </w:trPr>
        <w:tc>
          <w:tcPr>
            <w:tcW w:w="4182" w:type="dxa"/>
            <w:vAlign w:val="bottom"/>
          </w:tcPr>
          <w:p w:rsidR="00E53CCF" w:rsidRPr="00FE543B" w:rsidRDefault="00E53CCF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E53CCF" w:rsidRPr="00F52875" w:rsidRDefault="00E53CCF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871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53CCF" w:rsidRPr="00F52875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E53CCF" w:rsidRDefault="00E53CCF" w:rsidP="00FD542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337" w:type="dxa"/>
            <w:vAlign w:val="bottom"/>
          </w:tcPr>
          <w:p w:rsidR="00E53CC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</w:tr>
      <w:tr w:rsidR="00E53CCF" w:rsidRPr="00371815" w:rsidTr="00BB7F25">
        <w:trPr>
          <w:trHeight w:val="569"/>
        </w:trPr>
        <w:tc>
          <w:tcPr>
            <w:tcW w:w="4182" w:type="dxa"/>
            <w:vAlign w:val="bottom"/>
          </w:tcPr>
          <w:p w:rsidR="00E53CCF" w:rsidRPr="0086258A" w:rsidRDefault="00E53CCF" w:rsidP="00153BF3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41326">
              <w:rPr>
                <w:rFonts w:ascii="Times New Roman" w:hAnsi="Times New Roman"/>
                <w:b/>
              </w:rPr>
              <w:t xml:space="preserve">Муниципальная адресная программа по проведению капитального ремонта многоквартирных домов </w:t>
            </w:r>
            <w:r>
              <w:rPr>
                <w:rFonts w:ascii="Times New Roman" w:hAnsi="Times New Roman"/>
                <w:b/>
              </w:rPr>
              <w:t xml:space="preserve">в </w:t>
            </w:r>
            <w:r w:rsidRPr="00341326">
              <w:rPr>
                <w:rFonts w:ascii="Times New Roman" w:hAnsi="Times New Roman"/>
                <w:b/>
              </w:rPr>
              <w:t>Аксубаевском муниципальном районе</w:t>
            </w:r>
          </w:p>
        </w:tc>
        <w:tc>
          <w:tcPr>
            <w:tcW w:w="1644" w:type="dxa"/>
            <w:vAlign w:val="bottom"/>
          </w:tcPr>
          <w:p w:rsidR="00E53CCF" w:rsidRPr="00341326" w:rsidRDefault="00E53CCF" w:rsidP="00153BF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04 0 00 0000 0</w:t>
            </w:r>
          </w:p>
        </w:tc>
        <w:tc>
          <w:tcPr>
            <w:tcW w:w="871" w:type="dxa"/>
            <w:vAlign w:val="bottom"/>
          </w:tcPr>
          <w:p w:rsidR="00E53CCF" w:rsidRPr="00341326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E53CCF" w:rsidRPr="00341326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341326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Pr="00341326" w:rsidRDefault="00E53CCF" w:rsidP="00FD542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1289</w:t>
            </w:r>
          </w:p>
        </w:tc>
        <w:tc>
          <w:tcPr>
            <w:tcW w:w="1337" w:type="dxa"/>
            <w:vAlign w:val="bottom"/>
          </w:tcPr>
          <w:p w:rsidR="00E53CCF" w:rsidRPr="00341326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1289</w:t>
            </w:r>
          </w:p>
        </w:tc>
      </w:tr>
      <w:tr w:rsidR="00E53CCF" w:rsidRPr="00371815" w:rsidTr="00BB7F25">
        <w:trPr>
          <w:trHeight w:val="569"/>
        </w:trPr>
        <w:tc>
          <w:tcPr>
            <w:tcW w:w="4182" w:type="dxa"/>
            <w:vAlign w:val="bottom"/>
          </w:tcPr>
          <w:p w:rsidR="00E53CCF" w:rsidRPr="00D02C18" w:rsidRDefault="00E53CCF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02C18">
              <w:rPr>
                <w:rFonts w:ascii="Times New Roman" w:hAnsi="Times New Roman"/>
                <w:color w:val="000000"/>
              </w:rPr>
              <w:t>Основное мероприятие «Организация своевременного проведения капитального ремонта общего имущества в многоквартирных домах»</w:t>
            </w:r>
          </w:p>
        </w:tc>
        <w:tc>
          <w:tcPr>
            <w:tcW w:w="1644" w:type="dxa"/>
            <w:vAlign w:val="bottom"/>
          </w:tcPr>
          <w:p w:rsidR="00E53CCF" w:rsidRDefault="00E53CCF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04 5 01 0000 0</w:t>
            </w:r>
          </w:p>
        </w:tc>
        <w:tc>
          <w:tcPr>
            <w:tcW w:w="871" w:type="dxa"/>
            <w:vAlign w:val="bottom"/>
          </w:tcPr>
          <w:p w:rsidR="00E53CC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E53CC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  <w:tc>
          <w:tcPr>
            <w:tcW w:w="1337" w:type="dxa"/>
            <w:vAlign w:val="bottom"/>
          </w:tcPr>
          <w:p w:rsidR="00E53CCF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E53CCF" w:rsidRPr="00371815" w:rsidTr="00BB7F25">
        <w:trPr>
          <w:trHeight w:val="569"/>
        </w:trPr>
        <w:tc>
          <w:tcPr>
            <w:tcW w:w="4182" w:type="dxa"/>
            <w:vAlign w:val="bottom"/>
          </w:tcPr>
          <w:p w:rsidR="00E53CCF" w:rsidRPr="00826CCF" w:rsidRDefault="00E53CCF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26CCF">
              <w:rPr>
                <w:rFonts w:ascii="Times New Roman" w:hAnsi="Times New Roman"/>
                <w:color w:val="000000"/>
              </w:rPr>
              <w:t>Мероприятия по капитальному ремонту многоквартирных домов</w:t>
            </w:r>
          </w:p>
        </w:tc>
        <w:tc>
          <w:tcPr>
            <w:tcW w:w="1644" w:type="dxa"/>
            <w:vAlign w:val="bottom"/>
          </w:tcPr>
          <w:p w:rsidR="00E53CCF" w:rsidRDefault="00E53CCF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871" w:type="dxa"/>
            <w:vAlign w:val="bottom"/>
          </w:tcPr>
          <w:p w:rsidR="00E53CC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E53CC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dxa"/>
            <w:vAlign w:val="bottom"/>
          </w:tcPr>
          <w:p w:rsidR="00E53CCF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E53CCF" w:rsidRPr="00371815" w:rsidTr="00BB7F25">
        <w:trPr>
          <w:trHeight w:val="569"/>
        </w:trPr>
        <w:tc>
          <w:tcPr>
            <w:tcW w:w="4182" w:type="dxa"/>
            <w:vAlign w:val="bottom"/>
          </w:tcPr>
          <w:p w:rsidR="00E53CCF" w:rsidRPr="00E94186" w:rsidRDefault="00E53CCF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94186">
              <w:rPr>
                <w:rFonts w:ascii="Times New Roman" w:hAnsi="Times New Roman"/>
                <w:szCs w:val="24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vAlign w:val="bottom"/>
          </w:tcPr>
          <w:p w:rsidR="00E53CCF" w:rsidRDefault="00E53CCF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871" w:type="dxa"/>
            <w:vAlign w:val="bottom"/>
          </w:tcPr>
          <w:p w:rsidR="00E53CC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E53CC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  <w:tc>
          <w:tcPr>
            <w:tcW w:w="1337" w:type="dxa"/>
            <w:vAlign w:val="bottom"/>
          </w:tcPr>
          <w:p w:rsidR="00E53CCF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E53CCF" w:rsidRPr="00371815" w:rsidTr="00BB7F25">
        <w:trPr>
          <w:trHeight w:val="569"/>
        </w:trPr>
        <w:tc>
          <w:tcPr>
            <w:tcW w:w="4182" w:type="dxa"/>
          </w:tcPr>
          <w:p w:rsidR="00E53CCF" w:rsidRPr="00826CCF" w:rsidRDefault="00E53CCF" w:rsidP="00153BF3">
            <w:pPr>
              <w:rPr>
                <w:rFonts w:ascii="Times New Roman" w:hAnsi="Times New Roman"/>
              </w:rPr>
            </w:pPr>
            <w:r w:rsidRPr="00826CCF"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644" w:type="dxa"/>
            <w:vAlign w:val="bottom"/>
          </w:tcPr>
          <w:p w:rsidR="00E53CCF" w:rsidRPr="00826CCF" w:rsidRDefault="00E53CCF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871" w:type="dxa"/>
            <w:vAlign w:val="bottom"/>
          </w:tcPr>
          <w:p w:rsidR="00E53CCF" w:rsidRPr="00826CC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E53CCF" w:rsidRPr="00826CC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E53CCF" w:rsidRPr="00826CC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Pr="00826CCF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  <w:tc>
          <w:tcPr>
            <w:tcW w:w="1337" w:type="dxa"/>
            <w:vAlign w:val="bottom"/>
          </w:tcPr>
          <w:p w:rsidR="00E53CCF" w:rsidRPr="00826CCF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E53CCF" w:rsidRPr="00371815" w:rsidTr="001A2411">
        <w:trPr>
          <w:trHeight w:val="569"/>
        </w:trPr>
        <w:tc>
          <w:tcPr>
            <w:tcW w:w="4182" w:type="dxa"/>
          </w:tcPr>
          <w:p w:rsidR="00E53CCF" w:rsidRPr="00826CCF" w:rsidRDefault="00E53CCF" w:rsidP="00153BF3">
            <w:pPr>
              <w:rPr>
                <w:rFonts w:ascii="Times New Roman" w:hAnsi="Times New Roman"/>
              </w:rPr>
            </w:pPr>
            <w:r w:rsidRPr="00826CCF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644" w:type="dxa"/>
            <w:vAlign w:val="bottom"/>
          </w:tcPr>
          <w:p w:rsidR="00E53CCF" w:rsidRPr="00826CCF" w:rsidRDefault="00E53CCF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871" w:type="dxa"/>
            <w:vAlign w:val="bottom"/>
          </w:tcPr>
          <w:p w:rsidR="00E53CCF" w:rsidRPr="00826CC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E53CCF" w:rsidRPr="00826CC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E53CCF" w:rsidRPr="00826CC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E53CCF" w:rsidRPr="00826CCF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  <w:tc>
          <w:tcPr>
            <w:tcW w:w="1337" w:type="dxa"/>
          </w:tcPr>
          <w:p w:rsidR="00E53CCF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E53CCF" w:rsidRPr="00371815" w:rsidTr="00AE0078">
        <w:trPr>
          <w:trHeight w:val="569"/>
        </w:trPr>
        <w:tc>
          <w:tcPr>
            <w:tcW w:w="4182" w:type="dxa"/>
            <w:vAlign w:val="bottom"/>
          </w:tcPr>
          <w:p w:rsidR="00E53CCF" w:rsidRPr="004F5A20" w:rsidRDefault="00E53CCF" w:rsidP="005B632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F5A20">
              <w:rPr>
                <w:rFonts w:ascii="Times New Roman" w:hAnsi="Times New Roman"/>
                <w:b/>
                <w:szCs w:val="24"/>
              </w:rPr>
              <w:t>Комплексная программа по профилактики правонарушений в Аксубаевском муниципальном районе на 2017-2019 годы</w:t>
            </w:r>
          </w:p>
        </w:tc>
        <w:tc>
          <w:tcPr>
            <w:tcW w:w="1644" w:type="dxa"/>
            <w:vAlign w:val="bottom"/>
          </w:tcPr>
          <w:p w:rsidR="00E53CCF" w:rsidRPr="00D2329A" w:rsidRDefault="00E53CCF" w:rsidP="005B632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06 0 00 0000 0</w:t>
            </w:r>
          </w:p>
        </w:tc>
        <w:tc>
          <w:tcPr>
            <w:tcW w:w="871" w:type="dxa"/>
            <w:vAlign w:val="bottom"/>
          </w:tcPr>
          <w:p w:rsidR="00E53CCF" w:rsidRPr="00D2329A" w:rsidRDefault="00E53CCF" w:rsidP="005B632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E53CCF" w:rsidRPr="00D2329A" w:rsidRDefault="00E53CCF" w:rsidP="005B632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D2329A" w:rsidRDefault="00E53CCF" w:rsidP="005B632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Pr="00A84ED8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902,5</w:t>
            </w:r>
          </w:p>
        </w:tc>
        <w:tc>
          <w:tcPr>
            <w:tcW w:w="1337" w:type="dxa"/>
          </w:tcPr>
          <w:p w:rsidR="00E53CCF" w:rsidRPr="00A84ED8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E53CCF" w:rsidRPr="00A84ED8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E53CCF" w:rsidRPr="00A84ED8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902,5</w:t>
            </w:r>
          </w:p>
        </w:tc>
      </w:tr>
      <w:tr w:rsidR="00E53CCF" w:rsidRPr="00371815" w:rsidTr="00AE0078">
        <w:trPr>
          <w:trHeight w:val="569"/>
        </w:trPr>
        <w:tc>
          <w:tcPr>
            <w:tcW w:w="4182" w:type="dxa"/>
            <w:vAlign w:val="bottom"/>
          </w:tcPr>
          <w:p w:rsidR="00E53CCF" w:rsidRPr="00996605" w:rsidRDefault="00E53CCF" w:rsidP="005B632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96605">
              <w:rPr>
                <w:rFonts w:ascii="Times New Roman" w:hAnsi="Times New Roman"/>
                <w:color w:val="000000"/>
                <w:lang w:eastAsia="ru-RU"/>
              </w:rPr>
              <w:t>Основное мероприятие "Совершенствование деятельности по профилактике правонарушений и преступлений"</w:t>
            </w:r>
          </w:p>
        </w:tc>
        <w:tc>
          <w:tcPr>
            <w:tcW w:w="1644" w:type="dxa"/>
            <w:vAlign w:val="bottom"/>
          </w:tcPr>
          <w:p w:rsidR="00E53CCF" w:rsidRDefault="00E53CCF" w:rsidP="00D2345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06 1 00 0000 0</w:t>
            </w:r>
          </w:p>
        </w:tc>
        <w:tc>
          <w:tcPr>
            <w:tcW w:w="871" w:type="dxa"/>
            <w:vAlign w:val="bottom"/>
          </w:tcPr>
          <w:p w:rsidR="00E53CCF" w:rsidRDefault="00E53CCF" w:rsidP="005B632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E53CCF" w:rsidRDefault="00E53CCF" w:rsidP="005B632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Default="00E53CCF" w:rsidP="005B632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902,5</w:t>
            </w:r>
          </w:p>
        </w:tc>
        <w:tc>
          <w:tcPr>
            <w:tcW w:w="1337" w:type="dxa"/>
          </w:tcPr>
          <w:p w:rsidR="00E53CCF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53CCF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902,5</w:t>
            </w:r>
          </w:p>
        </w:tc>
      </w:tr>
      <w:tr w:rsidR="00E53CCF" w:rsidRPr="00371815" w:rsidTr="00AE0078">
        <w:trPr>
          <w:trHeight w:val="569"/>
        </w:trPr>
        <w:tc>
          <w:tcPr>
            <w:tcW w:w="4182" w:type="dxa"/>
            <w:vAlign w:val="bottom"/>
          </w:tcPr>
          <w:p w:rsidR="00E53CCF" w:rsidRPr="00E861AE" w:rsidRDefault="00E53CCF" w:rsidP="005B632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61AE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 в области профилактики правонарушений</w:t>
            </w:r>
          </w:p>
        </w:tc>
        <w:tc>
          <w:tcPr>
            <w:tcW w:w="1644" w:type="dxa"/>
            <w:vAlign w:val="bottom"/>
          </w:tcPr>
          <w:p w:rsidR="00E53CCF" w:rsidRDefault="00E53CCF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871" w:type="dxa"/>
            <w:vAlign w:val="bottom"/>
          </w:tcPr>
          <w:p w:rsidR="00E53CCF" w:rsidRDefault="00E53CCF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E53CCF" w:rsidRDefault="00E53CCF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Default="00E53CCF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337" w:type="dxa"/>
          </w:tcPr>
          <w:p w:rsidR="00E53CCF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53CCF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</w:tr>
      <w:tr w:rsidR="00E53CCF" w:rsidRPr="00371815" w:rsidTr="00AE0078">
        <w:trPr>
          <w:trHeight w:val="569"/>
        </w:trPr>
        <w:tc>
          <w:tcPr>
            <w:tcW w:w="4182" w:type="dxa"/>
            <w:vAlign w:val="bottom"/>
          </w:tcPr>
          <w:p w:rsidR="00E53CCF" w:rsidRPr="00E861AE" w:rsidRDefault="00E53CCF" w:rsidP="005B632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E53CCF" w:rsidRDefault="00E53CCF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871" w:type="dxa"/>
            <w:vAlign w:val="bottom"/>
          </w:tcPr>
          <w:p w:rsidR="00E53CCF" w:rsidRDefault="00E53CCF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Default="00E53CCF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Default="00E53CCF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337" w:type="dxa"/>
          </w:tcPr>
          <w:p w:rsidR="00E53CCF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53CCF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</w:tr>
      <w:tr w:rsidR="00E53CCF" w:rsidRPr="00371815" w:rsidTr="00AE0078">
        <w:trPr>
          <w:trHeight w:val="569"/>
        </w:trPr>
        <w:tc>
          <w:tcPr>
            <w:tcW w:w="4182" w:type="dxa"/>
            <w:vAlign w:val="bottom"/>
          </w:tcPr>
          <w:p w:rsidR="00E53CCF" w:rsidRPr="00D2329A" w:rsidRDefault="00E53CCF" w:rsidP="005B632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644" w:type="dxa"/>
            <w:vAlign w:val="bottom"/>
          </w:tcPr>
          <w:p w:rsidR="00E53CCF" w:rsidRDefault="00E53CCF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871" w:type="dxa"/>
            <w:vAlign w:val="bottom"/>
          </w:tcPr>
          <w:p w:rsidR="00E53CCF" w:rsidRDefault="00E53CCF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Default="00E53CCF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53CCF" w:rsidRDefault="00E53CCF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337" w:type="dxa"/>
          </w:tcPr>
          <w:p w:rsidR="00E53CCF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53CCF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</w:tr>
      <w:tr w:rsidR="00E53CCF" w:rsidRPr="00371815" w:rsidTr="00AE0078">
        <w:trPr>
          <w:trHeight w:val="569"/>
        </w:trPr>
        <w:tc>
          <w:tcPr>
            <w:tcW w:w="4182" w:type="dxa"/>
            <w:vAlign w:val="bottom"/>
          </w:tcPr>
          <w:p w:rsidR="00E53CCF" w:rsidRPr="00C84AB8" w:rsidRDefault="00E53CCF" w:rsidP="005B632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644" w:type="dxa"/>
            <w:vAlign w:val="bottom"/>
          </w:tcPr>
          <w:p w:rsidR="00E53CCF" w:rsidRDefault="00E53CCF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871" w:type="dxa"/>
            <w:vAlign w:val="bottom"/>
          </w:tcPr>
          <w:p w:rsidR="00E53CCF" w:rsidRDefault="00E53CCF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Default="00E53CCF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53CCF" w:rsidRDefault="00E53CCF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292" w:type="dxa"/>
            <w:vAlign w:val="bottom"/>
          </w:tcPr>
          <w:p w:rsidR="00E53CCF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337" w:type="dxa"/>
          </w:tcPr>
          <w:p w:rsidR="00E53CCF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53CCF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</w:tr>
      <w:tr w:rsidR="00E53CCF" w:rsidRPr="00371815" w:rsidTr="008316EB">
        <w:trPr>
          <w:trHeight w:val="569"/>
        </w:trPr>
        <w:tc>
          <w:tcPr>
            <w:tcW w:w="4182" w:type="dxa"/>
            <w:vAlign w:val="bottom"/>
          </w:tcPr>
          <w:p w:rsidR="00E53CCF" w:rsidRPr="00135ADF" w:rsidRDefault="00E53CCF" w:rsidP="005B6326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ADF">
              <w:rPr>
                <w:rFonts w:ascii="Times New Roman" w:hAnsi="Times New Roman"/>
                <w:szCs w:val="24"/>
              </w:rPr>
              <w:t>Обеспечение деятельности общественных пунктов охраны порядка</w:t>
            </w:r>
          </w:p>
        </w:tc>
        <w:tc>
          <w:tcPr>
            <w:tcW w:w="1644" w:type="dxa"/>
            <w:vAlign w:val="bottom"/>
          </w:tcPr>
          <w:p w:rsidR="00E53CCF" w:rsidRDefault="00E53CCF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871" w:type="dxa"/>
            <w:vAlign w:val="bottom"/>
          </w:tcPr>
          <w:p w:rsidR="00E53CCF" w:rsidRDefault="00E53CCF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E53CCF" w:rsidRDefault="00E53CCF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Default="00E53CCF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882,5</w:t>
            </w:r>
          </w:p>
        </w:tc>
        <w:tc>
          <w:tcPr>
            <w:tcW w:w="1337" w:type="dxa"/>
            <w:vAlign w:val="bottom"/>
          </w:tcPr>
          <w:p w:rsidR="00E53CC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882,5</w:t>
            </w:r>
          </w:p>
        </w:tc>
      </w:tr>
      <w:tr w:rsidR="00E53CCF" w:rsidRPr="00371815" w:rsidTr="008316EB">
        <w:trPr>
          <w:trHeight w:val="569"/>
        </w:trPr>
        <w:tc>
          <w:tcPr>
            <w:tcW w:w="4182" w:type="dxa"/>
            <w:vAlign w:val="bottom"/>
          </w:tcPr>
          <w:p w:rsidR="00E53CCF" w:rsidRPr="00D2329A" w:rsidRDefault="00E53CCF" w:rsidP="005B632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vAlign w:val="bottom"/>
          </w:tcPr>
          <w:p w:rsidR="00E53CCF" w:rsidRDefault="00E53CCF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871" w:type="dxa"/>
            <w:vAlign w:val="bottom"/>
          </w:tcPr>
          <w:p w:rsidR="00E53CCF" w:rsidRDefault="00E53CCF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E53CCF" w:rsidRDefault="00E53CCF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Default="00E53CCF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882,5</w:t>
            </w:r>
          </w:p>
        </w:tc>
        <w:tc>
          <w:tcPr>
            <w:tcW w:w="1337" w:type="dxa"/>
            <w:vAlign w:val="bottom"/>
          </w:tcPr>
          <w:p w:rsidR="00E53CC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882,5</w:t>
            </w:r>
          </w:p>
        </w:tc>
      </w:tr>
      <w:tr w:rsidR="00E53CCF" w:rsidRPr="00371815" w:rsidTr="008316EB">
        <w:trPr>
          <w:trHeight w:val="569"/>
        </w:trPr>
        <w:tc>
          <w:tcPr>
            <w:tcW w:w="4182" w:type="dxa"/>
            <w:vAlign w:val="bottom"/>
          </w:tcPr>
          <w:p w:rsidR="00E53CCF" w:rsidRPr="00D2329A" w:rsidRDefault="00E53CCF" w:rsidP="005B632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644" w:type="dxa"/>
            <w:vAlign w:val="bottom"/>
          </w:tcPr>
          <w:p w:rsidR="00E53CCF" w:rsidRDefault="00E53CCF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871" w:type="dxa"/>
            <w:vAlign w:val="bottom"/>
          </w:tcPr>
          <w:p w:rsidR="00E53CCF" w:rsidRDefault="00E53CCF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E53CCF" w:rsidRDefault="00E53CCF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53CCF" w:rsidRDefault="00E53CCF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882,5</w:t>
            </w:r>
          </w:p>
        </w:tc>
        <w:tc>
          <w:tcPr>
            <w:tcW w:w="1337" w:type="dxa"/>
            <w:vAlign w:val="bottom"/>
          </w:tcPr>
          <w:p w:rsidR="00E53CC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882,5</w:t>
            </w:r>
          </w:p>
        </w:tc>
      </w:tr>
      <w:tr w:rsidR="00E53CCF" w:rsidRPr="00371815" w:rsidTr="008316EB">
        <w:trPr>
          <w:trHeight w:val="569"/>
        </w:trPr>
        <w:tc>
          <w:tcPr>
            <w:tcW w:w="4182" w:type="dxa"/>
            <w:vAlign w:val="bottom"/>
          </w:tcPr>
          <w:p w:rsidR="00E53CCF" w:rsidRPr="00C84AB8" w:rsidRDefault="00E53CCF" w:rsidP="005B632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644" w:type="dxa"/>
            <w:vAlign w:val="bottom"/>
          </w:tcPr>
          <w:p w:rsidR="00E53CCF" w:rsidRDefault="00E53CCF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871" w:type="dxa"/>
            <w:vAlign w:val="bottom"/>
          </w:tcPr>
          <w:p w:rsidR="00E53CCF" w:rsidRDefault="00E53CCF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E53CCF" w:rsidRDefault="00E53CCF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53CCF" w:rsidRDefault="00E53CCF" w:rsidP="005B632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292" w:type="dxa"/>
            <w:vAlign w:val="bottom"/>
          </w:tcPr>
          <w:p w:rsidR="00E53CCF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882,5</w:t>
            </w:r>
          </w:p>
        </w:tc>
        <w:tc>
          <w:tcPr>
            <w:tcW w:w="1337" w:type="dxa"/>
            <w:vAlign w:val="bottom"/>
          </w:tcPr>
          <w:p w:rsidR="00E53CC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882,5</w:t>
            </w:r>
          </w:p>
        </w:tc>
      </w:tr>
      <w:tr w:rsidR="00E53CCF" w:rsidRPr="00371815" w:rsidTr="00AE0078">
        <w:trPr>
          <w:trHeight w:val="569"/>
        </w:trPr>
        <w:tc>
          <w:tcPr>
            <w:tcW w:w="4182" w:type="dxa"/>
            <w:vAlign w:val="bottom"/>
          </w:tcPr>
          <w:p w:rsidR="00E53CCF" w:rsidRPr="00C84AB8" w:rsidRDefault="00E53CCF" w:rsidP="007B2A40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22BDE">
              <w:rPr>
                <w:rFonts w:ascii="Times New Roman" w:hAnsi="Times New Roman"/>
                <w:b/>
              </w:rPr>
              <w:t>Программа</w:t>
            </w:r>
            <w:r w:rsidRPr="00022BDE">
              <w:rPr>
                <w:rFonts w:ascii="Times New Roman" w:hAnsi="Times New Roman"/>
                <w:b/>
                <w:color w:val="000000"/>
              </w:rPr>
              <w:t xml:space="preserve"> «</w:t>
            </w:r>
            <w:r w:rsidRPr="00022BDE">
              <w:rPr>
                <w:rFonts w:ascii="Times New Roman" w:hAnsi="Times New Roman"/>
                <w:b/>
              </w:rPr>
              <w:t>Профилактика терроризма и экстремизма на территории Аксубаевского муниципального района на 2017-2020 годы</w:t>
            </w:r>
            <w:r w:rsidRPr="00022BDE">
              <w:rPr>
                <w:rFonts w:ascii="Times New Roman" w:hAnsi="Times New Roman"/>
                <w:b/>
                <w:color w:val="000000"/>
              </w:rPr>
              <w:t>»</w:t>
            </w:r>
          </w:p>
        </w:tc>
        <w:tc>
          <w:tcPr>
            <w:tcW w:w="1644" w:type="dxa"/>
            <w:vAlign w:val="bottom"/>
          </w:tcPr>
          <w:p w:rsidR="00E53CCF" w:rsidRPr="007878CC" w:rsidRDefault="00E53CCF" w:rsidP="007B2A4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7878CC">
              <w:rPr>
                <w:rFonts w:ascii="Times New Roman" w:hAnsi="Times New Roman"/>
                <w:b/>
                <w:color w:val="000000"/>
                <w:lang w:eastAsia="ru-RU"/>
              </w:rPr>
              <w:t>06 3 00 0000 0</w:t>
            </w:r>
          </w:p>
        </w:tc>
        <w:tc>
          <w:tcPr>
            <w:tcW w:w="871" w:type="dxa"/>
            <w:vAlign w:val="bottom"/>
          </w:tcPr>
          <w:p w:rsidR="00E53CCF" w:rsidRDefault="00E53CCF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E53CCF" w:rsidRDefault="00E53CCF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Default="00E53CCF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Pr="0067047B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67047B">
              <w:rPr>
                <w:rFonts w:ascii="Times New Roman" w:hAnsi="Times New Roman"/>
                <w:b/>
                <w:color w:val="000000"/>
                <w:lang w:eastAsia="ru-RU"/>
              </w:rPr>
              <w:t>65</w:t>
            </w:r>
          </w:p>
        </w:tc>
        <w:tc>
          <w:tcPr>
            <w:tcW w:w="1337" w:type="dxa"/>
          </w:tcPr>
          <w:p w:rsidR="00E53CCF" w:rsidRPr="0067047B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E53CCF" w:rsidRPr="0067047B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E53CCF" w:rsidRPr="0067047B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67047B">
              <w:rPr>
                <w:rFonts w:ascii="Times New Roman" w:hAnsi="Times New Roman"/>
                <w:b/>
                <w:color w:val="000000"/>
                <w:lang w:eastAsia="ru-RU"/>
              </w:rPr>
              <w:t>65</w:t>
            </w:r>
          </w:p>
        </w:tc>
      </w:tr>
      <w:tr w:rsidR="00E53CCF" w:rsidRPr="00371815" w:rsidTr="007960EB">
        <w:trPr>
          <w:trHeight w:val="569"/>
        </w:trPr>
        <w:tc>
          <w:tcPr>
            <w:tcW w:w="4182" w:type="dxa"/>
            <w:vAlign w:val="bottom"/>
          </w:tcPr>
          <w:p w:rsidR="00E53CCF" w:rsidRPr="00C84AB8" w:rsidRDefault="00E53CCF" w:rsidP="007B2A40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370">
              <w:rPr>
                <w:rFonts w:ascii="Times New Roman" w:hAnsi="Times New Roman"/>
                <w:color w:val="000000"/>
              </w:rPr>
              <w:t>Основное мероприятие «Профилактика терроризма и экстремизма</w:t>
            </w:r>
            <w:r w:rsidRPr="00D65438">
              <w:rPr>
                <w:color w:val="000000"/>
              </w:rPr>
              <w:t>»</w:t>
            </w:r>
          </w:p>
        </w:tc>
        <w:tc>
          <w:tcPr>
            <w:tcW w:w="1644" w:type="dxa"/>
            <w:vAlign w:val="bottom"/>
          </w:tcPr>
          <w:p w:rsidR="00E53CCF" w:rsidRDefault="00E53CCF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06 3 01 0000 0</w:t>
            </w:r>
          </w:p>
        </w:tc>
        <w:tc>
          <w:tcPr>
            <w:tcW w:w="871" w:type="dxa"/>
            <w:vAlign w:val="bottom"/>
          </w:tcPr>
          <w:p w:rsidR="00E53CCF" w:rsidRDefault="00E53CCF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E53CCF" w:rsidRDefault="00E53CCF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Default="00E53CCF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  <w:tc>
          <w:tcPr>
            <w:tcW w:w="1337" w:type="dxa"/>
            <w:vAlign w:val="bottom"/>
          </w:tcPr>
          <w:p w:rsidR="00E53CC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</w:tr>
      <w:tr w:rsidR="00E53CCF" w:rsidRPr="00371815" w:rsidTr="007960EB">
        <w:trPr>
          <w:trHeight w:val="569"/>
        </w:trPr>
        <w:tc>
          <w:tcPr>
            <w:tcW w:w="4182" w:type="dxa"/>
            <w:vAlign w:val="bottom"/>
          </w:tcPr>
          <w:p w:rsidR="00E53CCF" w:rsidRPr="008C0078" w:rsidRDefault="00E53CCF" w:rsidP="007B2A40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8C0078">
              <w:rPr>
                <w:rFonts w:ascii="Times New Roman" w:hAnsi="Times New Roman"/>
                <w:color w:val="000000"/>
              </w:rPr>
              <w:t>Реализация программных мероприятий</w:t>
            </w:r>
          </w:p>
        </w:tc>
        <w:tc>
          <w:tcPr>
            <w:tcW w:w="1644" w:type="dxa"/>
            <w:vAlign w:val="bottom"/>
          </w:tcPr>
          <w:p w:rsidR="00E53CCF" w:rsidRDefault="00E53CCF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871" w:type="dxa"/>
            <w:vAlign w:val="bottom"/>
          </w:tcPr>
          <w:p w:rsidR="00E53CCF" w:rsidRDefault="00E53CCF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E53CCF" w:rsidRDefault="00E53CCF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Default="00E53CCF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  <w:tc>
          <w:tcPr>
            <w:tcW w:w="1337" w:type="dxa"/>
            <w:vAlign w:val="bottom"/>
          </w:tcPr>
          <w:p w:rsidR="00E53CC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</w:tr>
      <w:tr w:rsidR="00E53CCF" w:rsidRPr="00371815" w:rsidTr="00AE0078">
        <w:trPr>
          <w:trHeight w:val="569"/>
        </w:trPr>
        <w:tc>
          <w:tcPr>
            <w:tcW w:w="4182" w:type="dxa"/>
            <w:vAlign w:val="bottom"/>
          </w:tcPr>
          <w:p w:rsidR="00E53CCF" w:rsidRPr="00C84AB8" w:rsidRDefault="00E53CCF" w:rsidP="007B2A40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E53CCF" w:rsidRDefault="00E53CCF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871" w:type="dxa"/>
            <w:vAlign w:val="bottom"/>
          </w:tcPr>
          <w:p w:rsidR="00E53CCF" w:rsidRDefault="00E53CCF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Default="00E53CCF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Default="00E53CCF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  <w:tc>
          <w:tcPr>
            <w:tcW w:w="1337" w:type="dxa"/>
          </w:tcPr>
          <w:p w:rsidR="00E53CCF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53CCF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</w:tr>
      <w:tr w:rsidR="00E53CCF" w:rsidRPr="00371815" w:rsidTr="00AE0078">
        <w:trPr>
          <w:trHeight w:val="569"/>
        </w:trPr>
        <w:tc>
          <w:tcPr>
            <w:tcW w:w="4182" w:type="dxa"/>
            <w:vAlign w:val="bottom"/>
          </w:tcPr>
          <w:p w:rsidR="00E53CCF" w:rsidRPr="006F2104" w:rsidRDefault="00E53CCF" w:rsidP="007B2A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44" w:type="dxa"/>
            <w:vAlign w:val="bottom"/>
          </w:tcPr>
          <w:p w:rsidR="00E53CCF" w:rsidRDefault="00E53CCF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871" w:type="dxa"/>
            <w:vAlign w:val="bottom"/>
          </w:tcPr>
          <w:p w:rsidR="00E53CCF" w:rsidRDefault="00E53CCF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Default="00E53CCF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53CCF" w:rsidRDefault="00E53CCF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  <w:tc>
          <w:tcPr>
            <w:tcW w:w="1337" w:type="dxa"/>
          </w:tcPr>
          <w:p w:rsidR="00E53CCF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53CCF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</w:tr>
      <w:tr w:rsidR="00E53CCF" w:rsidRPr="00371815" w:rsidTr="00AE0078">
        <w:trPr>
          <w:trHeight w:val="569"/>
        </w:trPr>
        <w:tc>
          <w:tcPr>
            <w:tcW w:w="4182" w:type="dxa"/>
            <w:vAlign w:val="bottom"/>
          </w:tcPr>
          <w:p w:rsidR="00E53CCF" w:rsidRPr="006F2104" w:rsidRDefault="00E53CCF" w:rsidP="007B2A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E53CCF" w:rsidRDefault="00E53CCF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871" w:type="dxa"/>
            <w:vAlign w:val="bottom"/>
          </w:tcPr>
          <w:p w:rsidR="00E53CCF" w:rsidRDefault="00E53CCF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Default="00E53CCF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53CCF" w:rsidRDefault="00E53CCF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E53CCF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  <w:tc>
          <w:tcPr>
            <w:tcW w:w="1337" w:type="dxa"/>
          </w:tcPr>
          <w:p w:rsidR="00E53CCF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53CCF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</w:t>
            </w:r>
          </w:p>
        </w:tc>
      </w:tr>
      <w:tr w:rsidR="00E53CCF" w:rsidRPr="00371815" w:rsidTr="005A4960">
        <w:trPr>
          <w:trHeight w:val="569"/>
        </w:trPr>
        <w:tc>
          <w:tcPr>
            <w:tcW w:w="4182" w:type="dxa"/>
            <w:vAlign w:val="bottom"/>
          </w:tcPr>
          <w:p w:rsidR="00E53CCF" w:rsidRPr="00D2329A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в Аксубаевском муниципальном на 2016 – 2020 годы»</w:t>
            </w:r>
          </w:p>
        </w:tc>
        <w:tc>
          <w:tcPr>
            <w:tcW w:w="1644" w:type="dxa"/>
            <w:vAlign w:val="bottom"/>
          </w:tcPr>
          <w:p w:rsidR="00E53CCF" w:rsidRPr="00D2329A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07 0 00 0000 0</w:t>
            </w:r>
          </w:p>
        </w:tc>
        <w:tc>
          <w:tcPr>
            <w:tcW w:w="871" w:type="dxa"/>
            <w:vAlign w:val="bottom"/>
          </w:tcPr>
          <w:p w:rsidR="00E53CCF" w:rsidRPr="00D2329A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D2329A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D2329A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D2329A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1523,2</w:t>
            </w:r>
          </w:p>
        </w:tc>
        <w:tc>
          <w:tcPr>
            <w:tcW w:w="1337" w:type="dxa"/>
            <w:vAlign w:val="bottom"/>
          </w:tcPr>
          <w:p w:rsidR="00E53CCF" w:rsidRPr="00D2329A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1530,6</w:t>
            </w:r>
          </w:p>
        </w:tc>
      </w:tr>
      <w:tr w:rsidR="00E53CCF" w:rsidRPr="00371815" w:rsidTr="005A4960">
        <w:trPr>
          <w:trHeight w:val="569"/>
        </w:trPr>
        <w:tc>
          <w:tcPr>
            <w:tcW w:w="4182" w:type="dxa"/>
            <w:vAlign w:val="bottom"/>
          </w:tcPr>
          <w:p w:rsidR="00E53CCF" w:rsidRPr="00187D31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Подпрограмма «Снижение рисков и смягчение последствий чрезвычайных ситуаций природного и техногенного характера в Аксубаевском муниципальном районе на 2016 – 2020 годы»</w:t>
            </w:r>
          </w:p>
        </w:tc>
        <w:tc>
          <w:tcPr>
            <w:tcW w:w="1644" w:type="dxa"/>
            <w:vAlign w:val="bottom"/>
          </w:tcPr>
          <w:p w:rsidR="00E53CCF" w:rsidRPr="00187D31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07 2 00 0000 0</w:t>
            </w:r>
          </w:p>
        </w:tc>
        <w:tc>
          <w:tcPr>
            <w:tcW w:w="871" w:type="dxa"/>
            <w:vAlign w:val="bottom"/>
          </w:tcPr>
          <w:p w:rsidR="00E53CCF" w:rsidRPr="00187D31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187D31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187D31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187D31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1523,2</w:t>
            </w:r>
          </w:p>
        </w:tc>
        <w:tc>
          <w:tcPr>
            <w:tcW w:w="1337" w:type="dxa"/>
            <w:vAlign w:val="bottom"/>
          </w:tcPr>
          <w:p w:rsidR="00E53CCF" w:rsidRPr="00187D31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1530,6</w:t>
            </w:r>
          </w:p>
        </w:tc>
      </w:tr>
      <w:tr w:rsidR="00E53CCF" w:rsidRPr="00371815" w:rsidTr="005A4960">
        <w:trPr>
          <w:trHeight w:val="569"/>
        </w:trPr>
        <w:tc>
          <w:tcPr>
            <w:tcW w:w="4182" w:type="dxa"/>
            <w:vAlign w:val="bottom"/>
          </w:tcPr>
          <w:p w:rsidR="00E53CCF" w:rsidRPr="00187D31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 «Повышение эффективности управления в области гражданской обороны, предупреждения и ликвидации чрезвычайных ситуаций»</w:t>
            </w:r>
          </w:p>
        </w:tc>
        <w:tc>
          <w:tcPr>
            <w:tcW w:w="1644" w:type="dxa"/>
            <w:vAlign w:val="bottom"/>
          </w:tcPr>
          <w:p w:rsidR="00E53CCF" w:rsidRPr="00187D31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07 2 01 0000 0</w:t>
            </w:r>
          </w:p>
        </w:tc>
        <w:tc>
          <w:tcPr>
            <w:tcW w:w="871" w:type="dxa"/>
            <w:vAlign w:val="bottom"/>
          </w:tcPr>
          <w:p w:rsidR="00E53CCF" w:rsidRPr="00187D31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187D31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187D31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187D31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1523,2</w:t>
            </w:r>
          </w:p>
        </w:tc>
        <w:tc>
          <w:tcPr>
            <w:tcW w:w="1337" w:type="dxa"/>
            <w:vAlign w:val="bottom"/>
          </w:tcPr>
          <w:p w:rsidR="00E53CCF" w:rsidRPr="00187D31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1530,6</w:t>
            </w:r>
          </w:p>
        </w:tc>
      </w:tr>
      <w:tr w:rsidR="00E53CCF" w:rsidRPr="00371815" w:rsidTr="005A4960">
        <w:trPr>
          <w:trHeight w:val="569"/>
        </w:trPr>
        <w:tc>
          <w:tcPr>
            <w:tcW w:w="4182" w:type="dxa"/>
            <w:vAlign w:val="bottom"/>
          </w:tcPr>
          <w:p w:rsidR="00E53CCF" w:rsidRPr="00187D31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Управление организацией и проведением мероприятий в области гражданской обороны и защиты в чрезвычайных ситуациях</w:t>
            </w:r>
          </w:p>
        </w:tc>
        <w:tc>
          <w:tcPr>
            <w:tcW w:w="1644" w:type="dxa"/>
            <w:vAlign w:val="bottom"/>
          </w:tcPr>
          <w:p w:rsidR="00E53CCF" w:rsidRPr="00187D31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871" w:type="dxa"/>
            <w:vAlign w:val="bottom"/>
          </w:tcPr>
          <w:p w:rsidR="00E53CCF" w:rsidRPr="00187D31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187D31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187D31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187D31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1523,2</w:t>
            </w:r>
          </w:p>
        </w:tc>
        <w:tc>
          <w:tcPr>
            <w:tcW w:w="1337" w:type="dxa"/>
            <w:vAlign w:val="bottom"/>
          </w:tcPr>
          <w:p w:rsidR="00E53CCF" w:rsidRPr="00187D31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1530,6</w:t>
            </w:r>
          </w:p>
        </w:tc>
      </w:tr>
      <w:tr w:rsidR="00E53CCF" w:rsidRPr="00371815" w:rsidTr="005A4960">
        <w:trPr>
          <w:trHeight w:val="569"/>
        </w:trPr>
        <w:tc>
          <w:tcPr>
            <w:tcW w:w="4182" w:type="dxa"/>
            <w:vAlign w:val="bottom"/>
          </w:tcPr>
          <w:p w:rsidR="00E53CCF" w:rsidRPr="00187D31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vAlign w:val="bottom"/>
          </w:tcPr>
          <w:p w:rsidR="00E53CCF" w:rsidRPr="00187D31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871" w:type="dxa"/>
            <w:vAlign w:val="bottom"/>
          </w:tcPr>
          <w:p w:rsidR="00E53CCF" w:rsidRPr="00187D31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E53CCF" w:rsidRPr="00187D31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187D31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187D31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1423,2</w:t>
            </w:r>
          </w:p>
        </w:tc>
        <w:tc>
          <w:tcPr>
            <w:tcW w:w="1337" w:type="dxa"/>
            <w:vAlign w:val="bottom"/>
          </w:tcPr>
          <w:p w:rsidR="00E53CCF" w:rsidRPr="00187D31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1430,6</w:t>
            </w:r>
          </w:p>
        </w:tc>
      </w:tr>
      <w:tr w:rsidR="00E53CCF" w:rsidRPr="00371815" w:rsidTr="005A4960">
        <w:trPr>
          <w:trHeight w:val="569"/>
        </w:trPr>
        <w:tc>
          <w:tcPr>
            <w:tcW w:w="4182" w:type="dxa"/>
            <w:vAlign w:val="bottom"/>
          </w:tcPr>
          <w:p w:rsidR="00E53CCF" w:rsidRPr="005B2224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644" w:type="dxa"/>
            <w:vAlign w:val="bottom"/>
          </w:tcPr>
          <w:p w:rsidR="00E53CCF" w:rsidRPr="005B222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871" w:type="dxa"/>
            <w:vAlign w:val="bottom"/>
          </w:tcPr>
          <w:p w:rsidR="00E53CCF" w:rsidRPr="005B222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E53CCF" w:rsidRPr="005B222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53CCF" w:rsidRPr="005B222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Pr="005B2224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1423,2</w:t>
            </w:r>
          </w:p>
        </w:tc>
        <w:tc>
          <w:tcPr>
            <w:tcW w:w="1337" w:type="dxa"/>
            <w:vAlign w:val="bottom"/>
          </w:tcPr>
          <w:p w:rsidR="00E53CCF" w:rsidRPr="005B2224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1430,6</w:t>
            </w:r>
          </w:p>
        </w:tc>
      </w:tr>
      <w:tr w:rsidR="00E53CCF" w:rsidRPr="00371815" w:rsidTr="005A4960">
        <w:trPr>
          <w:trHeight w:val="569"/>
        </w:trPr>
        <w:tc>
          <w:tcPr>
            <w:tcW w:w="4182" w:type="dxa"/>
            <w:vAlign w:val="bottom"/>
          </w:tcPr>
          <w:p w:rsidR="00E53CCF" w:rsidRPr="005B2224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644" w:type="dxa"/>
            <w:vAlign w:val="bottom"/>
          </w:tcPr>
          <w:p w:rsidR="00E53CCF" w:rsidRPr="005B222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871" w:type="dxa"/>
            <w:vAlign w:val="bottom"/>
          </w:tcPr>
          <w:p w:rsidR="00E53CCF" w:rsidRPr="005B222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E53CCF" w:rsidRPr="005B222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53CCF" w:rsidRPr="005B222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E53CCF" w:rsidRPr="005B2224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1423,2</w:t>
            </w:r>
          </w:p>
        </w:tc>
        <w:tc>
          <w:tcPr>
            <w:tcW w:w="1337" w:type="dxa"/>
            <w:vAlign w:val="bottom"/>
          </w:tcPr>
          <w:p w:rsidR="00E53CCF" w:rsidRPr="005B2224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1430,6</w:t>
            </w:r>
          </w:p>
        </w:tc>
      </w:tr>
      <w:tr w:rsidR="00E53CCF" w:rsidRPr="00371815" w:rsidTr="005A4960">
        <w:trPr>
          <w:trHeight w:val="569"/>
        </w:trPr>
        <w:tc>
          <w:tcPr>
            <w:tcW w:w="4182" w:type="dxa"/>
            <w:vAlign w:val="bottom"/>
          </w:tcPr>
          <w:p w:rsidR="00E53CCF" w:rsidRPr="005B2224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E53CCF" w:rsidRPr="005B222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871" w:type="dxa"/>
            <w:vAlign w:val="bottom"/>
          </w:tcPr>
          <w:p w:rsidR="00E53CCF" w:rsidRPr="005B222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5B222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5B222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5B2224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E53CCF" w:rsidRPr="005B2224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E53CCF" w:rsidRPr="00371815" w:rsidTr="005A4960">
        <w:trPr>
          <w:trHeight w:val="569"/>
        </w:trPr>
        <w:tc>
          <w:tcPr>
            <w:tcW w:w="4182" w:type="dxa"/>
            <w:vAlign w:val="bottom"/>
          </w:tcPr>
          <w:p w:rsidR="00E53CCF" w:rsidRPr="005B2224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644" w:type="dxa"/>
            <w:vAlign w:val="bottom"/>
          </w:tcPr>
          <w:p w:rsidR="00E53CCF" w:rsidRPr="005B222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871" w:type="dxa"/>
            <w:vAlign w:val="bottom"/>
          </w:tcPr>
          <w:p w:rsidR="00E53CCF" w:rsidRPr="005B222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5B222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53CCF" w:rsidRPr="005B222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Pr="005B2224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E53CCF" w:rsidRPr="005B2224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E53CCF" w:rsidRPr="00371815" w:rsidTr="005A4960">
        <w:trPr>
          <w:trHeight w:val="569"/>
        </w:trPr>
        <w:tc>
          <w:tcPr>
            <w:tcW w:w="4182" w:type="dxa"/>
            <w:vAlign w:val="bottom"/>
          </w:tcPr>
          <w:p w:rsidR="00E53CCF" w:rsidRPr="005B2224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644" w:type="dxa"/>
            <w:vAlign w:val="bottom"/>
          </w:tcPr>
          <w:p w:rsidR="00E53CCF" w:rsidRPr="005B222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871" w:type="dxa"/>
            <w:vAlign w:val="bottom"/>
          </w:tcPr>
          <w:p w:rsidR="00E53CCF" w:rsidRPr="005B222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5B222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53CCF" w:rsidRPr="005B222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E53CCF" w:rsidRPr="005B2224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E53CCF" w:rsidRPr="005B2224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E53CCF" w:rsidRPr="00371815" w:rsidTr="001A2411">
        <w:trPr>
          <w:trHeight w:val="569"/>
        </w:trPr>
        <w:tc>
          <w:tcPr>
            <w:tcW w:w="4182" w:type="dxa"/>
            <w:vAlign w:val="bottom"/>
          </w:tcPr>
          <w:p w:rsidR="00E53CCF" w:rsidRPr="00D2329A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культуры в Аксубаевском муниципальном районе на 2016 – 2020 годы»</w:t>
            </w:r>
          </w:p>
        </w:tc>
        <w:tc>
          <w:tcPr>
            <w:tcW w:w="1644" w:type="dxa"/>
            <w:vAlign w:val="bottom"/>
          </w:tcPr>
          <w:p w:rsidR="00E53CCF" w:rsidRPr="00D2329A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08 0 00 0000 0</w:t>
            </w:r>
          </w:p>
        </w:tc>
        <w:tc>
          <w:tcPr>
            <w:tcW w:w="871" w:type="dxa"/>
            <w:vAlign w:val="bottom"/>
          </w:tcPr>
          <w:p w:rsidR="00E53CCF" w:rsidRPr="00D2329A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D2329A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D2329A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D2329A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57769,6</w:t>
            </w:r>
          </w:p>
        </w:tc>
        <w:tc>
          <w:tcPr>
            <w:tcW w:w="1337" w:type="dxa"/>
          </w:tcPr>
          <w:p w:rsidR="00E53CCF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E53CCF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E53CCF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58000,3</w:t>
            </w:r>
          </w:p>
        </w:tc>
      </w:tr>
      <w:tr w:rsidR="00E53CCF" w:rsidRPr="00371815" w:rsidTr="000C59D6">
        <w:trPr>
          <w:trHeight w:val="569"/>
        </w:trPr>
        <w:tc>
          <w:tcPr>
            <w:tcW w:w="4182" w:type="dxa"/>
            <w:vAlign w:val="bottom"/>
          </w:tcPr>
          <w:p w:rsidR="00E53CCF" w:rsidRPr="00030E26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Подпрограмма «Развитие музейного дела на 2016 – 2020 годы»</w:t>
            </w:r>
          </w:p>
        </w:tc>
        <w:tc>
          <w:tcPr>
            <w:tcW w:w="1644" w:type="dxa"/>
            <w:vAlign w:val="bottom"/>
          </w:tcPr>
          <w:p w:rsidR="00E53CCF" w:rsidRPr="00030E26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08 1 00 0000 0</w:t>
            </w:r>
          </w:p>
        </w:tc>
        <w:tc>
          <w:tcPr>
            <w:tcW w:w="871" w:type="dxa"/>
            <w:vAlign w:val="bottom"/>
          </w:tcPr>
          <w:p w:rsidR="00E53CCF" w:rsidRPr="00030E26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030E26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030E26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030E26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1410</w:t>
            </w:r>
          </w:p>
        </w:tc>
        <w:tc>
          <w:tcPr>
            <w:tcW w:w="1337" w:type="dxa"/>
            <w:vAlign w:val="bottom"/>
          </w:tcPr>
          <w:p w:rsidR="00E53CCF" w:rsidRPr="00030E26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1415</w:t>
            </w:r>
          </w:p>
        </w:tc>
      </w:tr>
      <w:tr w:rsidR="00E53CCF" w:rsidRPr="00371815" w:rsidTr="000C59D6">
        <w:trPr>
          <w:trHeight w:val="569"/>
        </w:trPr>
        <w:tc>
          <w:tcPr>
            <w:tcW w:w="4182" w:type="dxa"/>
            <w:vAlign w:val="bottom"/>
          </w:tcPr>
          <w:p w:rsidR="00E53CCF" w:rsidRPr="00030E26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Основное мероприятие «Комплексное развитие музеев»</w:t>
            </w:r>
          </w:p>
        </w:tc>
        <w:tc>
          <w:tcPr>
            <w:tcW w:w="1644" w:type="dxa"/>
            <w:vAlign w:val="bottom"/>
          </w:tcPr>
          <w:p w:rsidR="00E53CCF" w:rsidRPr="00030E26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08 1 01 0000 0</w:t>
            </w:r>
          </w:p>
        </w:tc>
        <w:tc>
          <w:tcPr>
            <w:tcW w:w="871" w:type="dxa"/>
            <w:vAlign w:val="bottom"/>
          </w:tcPr>
          <w:p w:rsidR="00E53CCF" w:rsidRPr="00030E26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030E26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030E26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030E26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1410</w:t>
            </w:r>
          </w:p>
        </w:tc>
        <w:tc>
          <w:tcPr>
            <w:tcW w:w="1337" w:type="dxa"/>
            <w:vAlign w:val="bottom"/>
          </w:tcPr>
          <w:p w:rsidR="00E53CCF" w:rsidRPr="00030E26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1415</w:t>
            </w:r>
          </w:p>
        </w:tc>
      </w:tr>
      <w:tr w:rsidR="00E53CCF" w:rsidRPr="00371815" w:rsidTr="000C59D6">
        <w:trPr>
          <w:trHeight w:val="569"/>
        </w:trPr>
        <w:tc>
          <w:tcPr>
            <w:tcW w:w="4182" w:type="dxa"/>
            <w:vAlign w:val="bottom"/>
          </w:tcPr>
          <w:p w:rsidR="00E53CCF" w:rsidRPr="00030E26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музеев</w:t>
            </w:r>
          </w:p>
        </w:tc>
        <w:tc>
          <w:tcPr>
            <w:tcW w:w="1644" w:type="dxa"/>
            <w:vAlign w:val="bottom"/>
          </w:tcPr>
          <w:p w:rsidR="00E53CCF" w:rsidRPr="00030E26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871" w:type="dxa"/>
            <w:vAlign w:val="bottom"/>
          </w:tcPr>
          <w:p w:rsidR="00E53CCF" w:rsidRPr="00030E26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030E26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030E26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030E26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1410</w:t>
            </w:r>
          </w:p>
        </w:tc>
        <w:tc>
          <w:tcPr>
            <w:tcW w:w="1337" w:type="dxa"/>
            <w:vAlign w:val="bottom"/>
          </w:tcPr>
          <w:p w:rsidR="00E53CCF" w:rsidRPr="00030E26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1415</w:t>
            </w:r>
          </w:p>
        </w:tc>
      </w:tr>
      <w:tr w:rsidR="00E53CCF" w:rsidRPr="00371815" w:rsidTr="000C59D6">
        <w:trPr>
          <w:trHeight w:val="569"/>
        </w:trPr>
        <w:tc>
          <w:tcPr>
            <w:tcW w:w="4182" w:type="dxa"/>
            <w:vAlign w:val="bottom"/>
          </w:tcPr>
          <w:p w:rsidR="00E53CCF" w:rsidRPr="00030E26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vAlign w:val="bottom"/>
          </w:tcPr>
          <w:p w:rsidR="00E53CCF" w:rsidRPr="00030E26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871" w:type="dxa"/>
            <w:vAlign w:val="bottom"/>
          </w:tcPr>
          <w:p w:rsidR="00E53CCF" w:rsidRPr="00030E26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E53CCF" w:rsidRPr="00030E26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030E26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030E26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1410</w:t>
            </w:r>
          </w:p>
        </w:tc>
        <w:tc>
          <w:tcPr>
            <w:tcW w:w="1337" w:type="dxa"/>
            <w:vAlign w:val="bottom"/>
          </w:tcPr>
          <w:p w:rsidR="00E53CCF" w:rsidRPr="00030E26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1415</w:t>
            </w:r>
          </w:p>
        </w:tc>
      </w:tr>
      <w:tr w:rsidR="00E53CCF" w:rsidRPr="00371815" w:rsidTr="000C59D6">
        <w:trPr>
          <w:trHeight w:val="569"/>
        </w:trPr>
        <w:tc>
          <w:tcPr>
            <w:tcW w:w="4182" w:type="dxa"/>
            <w:vAlign w:val="bottom"/>
          </w:tcPr>
          <w:p w:rsidR="00E53CCF" w:rsidRPr="00CA35C2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44" w:type="dxa"/>
            <w:vAlign w:val="bottom"/>
          </w:tcPr>
          <w:p w:rsidR="00E53CCF" w:rsidRPr="00CA35C2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871" w:type="dxa"/>
            <w:vAlign w:val="bottom"/>
          </w:tcPr>
          <w:p w:rsidR="00E53CCF" w:rsidRPr="00CA35C2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E53CCF" w:rsidRPr="00CA35C2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53CCF" w:rsidRPr="00CA35C2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Pr="00CA35C2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1410</w:t>
            </w:r>
          </w:p>
        </w:tc>
        <w:tc>
          <w:tcPr>
            <w:tcW w:w="1337" w:type="dxa"/>
            <w:vAlign w:val="bottom"/>
          </w:tcPr>
          <w:p w:rsidR="00E53CCF" w:rsidRPr="00CA35C2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1415</w:t>
            </w:r>
          </w:p>
        </w:tc>
      </w:tr>
      <w:tr w:rsidR="00E53CCF" w:rsidRPr="00371815" w:rsidTr="000C59D6">
        <w:trPr>
          <w:trHeight w:val="569"/>
        </w:trPr>
        <w:tc>
          <w:tcPr>
            <w:tcW w:w="4182" w:type="dxa"/>
            <w:vAlign w:val="bottom"/>
          </w:tcPr>
          <w:p w:rsidR="00E53CCF" w:rsidRPr="00CA35C2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44" w:type="dxa"/>
            <w:vAlign w:val="bottom"/>
          </w:tcPr>
          <w:p w:rsidR="00E53CCF" w:rsidRPr="00CA35C2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871" w:type="dxa"/>
            <w:vAlign w:val="bottom"/>
          </w:tcPr>
          <w:p w:rsidR="00E53CCF" w:rsidRPr="00CA35C2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E53CCF" w:rsidRPr="00CA35C2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53CCF" w:rsidRPr="00CA35C2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E53CCF" w:rsidRPr="00CA35C2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1410</w:t>
            </w:r>
          </w:p>
        </w:tc>
        <w:tc>
          <w:tcPr>
            <w:tcW w:w="1337" w:type="dxa"/>
            <w:vAlign w:val="bottom"/>
          </w:tcPr>
          <w:p w:rsidR="00E53CCF" w:rsidRPr="00CA35C2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1415</w:t>
            </w:r>
          </w:p>
        </w:tc>
      </w:tr>
      <w:tr w:rsidR="00E53CCF" w:rsidRPr="00371815" w:rsidTr="002672ED">
        <w:trPr>
          <w:trHeight w:val="569"/>
        </w:trPr>
        <w:tc>
          <w:tcPr>
            <w:tcW w:w="4182" w:type="dxa"/>
            <w:vAlign w:val="bottom"/>
          </w:tcPr>
          <w:p w:rsidR="00E53CCF" w:rsidRPr="00EF5F33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Подпрограмма «Развитие библиотечного дела на 2016 – 2020 годы»</w:t>
            </w:r>
          </w:p>
        </w:tc>
        <w:tc>
          <w:tcPr>
            <w:tcW w:w="1644" w:type="dxa"/>
            <w:vAlign w:val="bottom"/>
          </w:tcPr>
          <w:p w:rsidR="00E53CCF" w:rsidRPr="00EF5F33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08 3 00 0000 0</w:t>
            </w:r>
          </w:p>
        </w:tc>
        <w:tc>
          <w:tcPr>
            <w:tcW w:w="871" w:type="dxa"/>
            <w:vAlign w:val="bottom"/>
          </w:tcPr>
          <w:p w:rsidR="00E53CCF" w:rsidRPr="00EF5F33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EF5F33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EF5F33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EF5F33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20380</w:t>
            </w:r>
          </w:p>
        </w:tc>
        <w:tc>
          <w:tcPr>
            <w:tcW w:w="1337" w:type="dxa"/>
            <w:vAlign w:val="bottom"/>
          </w:tcPr>
          <w:p w:rsidR="00E53CCF" w:rsidRPr="00EF5F33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20460</w:t>
            </w:r>
          </w:p>
        </w:tc>
      </w:tr>
      <w:tr w:rsidR="00E53CCF" w:rsidRPr="00371815" w:rsidTr="002672ED">
        <w:trPr>
          <w:trHeight w:val="569"/>
        </w:trPr>
        <w:tc>
          <w:tcPr>
            <w:tcW w:w="4182" w:type="dxa"/>
            <w:vAlign w:val="bottom"/>
          </w:tcPr>
          <w:p w:rsidR="00E53CCF" w:rsidRPr="00EF5F33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системы библиотечного обслуживания»</w:t>
            </w:r>
          </w:p>
        </w:tc>
        <w:tc>
          <w:tcPr>
            <w:tcW w:w="1644" w:type="dxa"/>
            <w:vAlign w:val="bottom"/>
          </w:tcPr>
          <w:p w:rsidR="00E53CCF" w:rsidRPr="00EF5F33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08 3 01 0000 0</w:t>
            </w:r>
          </w:p>
        </w:tc>
        <w:tc>
          <w:tcPr>
            <w:tcW w:w="871" w:type="dxa"/>
            <w:vAlign w:val="bottom"/>
          </w:tcPr>
          <w:p w:rsidR="00E53CCF" w:rsidRPr="00EF5F33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EF5F33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EF5F33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EF5F33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203800</w:t>
            </w:r>
          </w:p>
        </w:tc>
        <w:tc>
          <w:tcPr>
            <w:tcW w:w="1337" w:type="dxa"/>
            <w:vAlign w:val="bottom"/>
          </w:tcPr>
          <w:p w:rsidR="00E53CCF" w:rsidRPr="00EF5F33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20460</w:t>
            </w:r>
          </w:p>
        </w:tc>
      </w:tr>
      <w:tr w:rsidR="00E53CCF" w:rsidRPr="00371815" w:rsidTr="002672ED">
        <w:trPr>
          <w:trHeight w:val="569"/>
        </w:trPr>
        <w:tc>
          <w:tcPr>
            <w:tcW w:w="4182" w:type="dxa"/>
            <w:vAlign w:val="bottom"/>
          </w:tcPr>
          <w:p w:rsidR="00E53CCF" w:rsidRPr="00EF5F33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1644" w:type="dxa"/>
            <w:vAlign w:val="bottom"/>
          </w:tcPr>
          <w:p w:rsidR="00E53CCF" w:rsidRPr="00EF5F33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871" w:type="dxa"/>
            <w:vAlign w:val="bottom"/>
          </w:tcPr>
          <w:p w:rsidR="00E53CCF" w:rsidRPr="00EF5F33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EF5F33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EF5F33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EF5F33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1337" w:type="dxa"/>
            <w:vAlign w:val="bottom"/>
          </w:tcPr>
          <w:p w:rsidR="00E53CCF" w:rsidRPr="00EF5F33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E53CCF" w:rsidRPr="00371815" w:rsidTr="002672ED">
        <w:trPr>
          <w:trHeight w:val="569"/>
        </w:trPr>
        <w:tc>
          <w:tcPr>
            <w:tcW w:w="4182" w:type="dxa"/>
            <w:vAlign w:val="bottom"/>
          </w:tcPr>
          <w:p w:rsidR="00E53CCF" w:rsidRPr="00EF5F33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vAlign w:val="bottom"/>
          </w:tcPr>
          <w:p w:rsidR="00E53CCF" w:rsidRPr="00EF5F33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871" w:type="dxa"/>
            <w:vAlign w:val="bottom"/>
          </w:tcPr>
          <w:p w:rsidR="00E53CCF" w:rsidRPr="00EF5F33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E53CCF" w:rsidRPr="00EF5F33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EF5F33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EF5F33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1337" w:type="dxa"/>
            <w:vAlign w:val="bottom"/>
          </w:tcPr>
          <w:p w:rsidR="00E53CCF" w:rsidRPr="00EF5F33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E53CCF" w:rsidRPr="00371815" w:rsidTr="002672ED">
        <w:trPr>
          <w:trHeight w:val="569"/>
        </w:trPr>
        <w:tc>
          <w:tcPr>
            <w:tcW w:w="4182" w:type="dxa"/>
            <w:vAlign w:val="bottom"/>
          </w:tcPr>
          <w:p w:rsidR="00E53CCF" w:rsidRPr="00EF5F33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44" w:type="dxa"/>
            <w:vAlign w:val="bottom"/>
          </w:tcPr>
          <w:p w:rsidR="00E53CCF" w:rsidRPr="00EF5F33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871" w:type="dxa"/>
            <w:vAlign w:val="bottom"/>
          </w:tcPr>
          <w:p w:rsidR="00E53CCF" w:rsidRPr="00EF5F33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E53CCF" w:rsidRPr="00EF5F33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53CCF" w:rsidRPr="00EF5F33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Pr="00EF5F33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1337" w:type="dxa"/>
            <w:vAlign w:val="bottom"/>
          </w:tcPr>
          <w:p w:rsidR="00E53CCF" w:rsidRPr="00EF5F33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E53CCF" w:rsidRPr="00371815" w:rsidTr="002672ED">
        <w:trPr>
          <w:trHeight w:val="569"/>
        </w:trPr>
        <w:tc>
          <w:tcPr>
            <w:tcW w:w="4182" w:type="dxa"/>
            <w:vAlign w:val="bottom"/>
          </w:tcPr>
          <w:p w:rsidR="00E53CCF" w:rsidRPr="00EF5F33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44" w:type="dxa"/>
            <w:vAlign w:val="bottom"/>
          </w:tcPr>
          <w:p w:rsidR="00E53CCF" w:rsidRPr="00EF5F33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871" w:type="dxa"/>
            <w:vAlign w:val="bottom"/>
          </w:tcPr>
          <w:p w:rsidR="00E53CCF" w:rsidRPr="00EF5F33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E53CCF" w:rsidRPr="00EF5F33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53CCF" w:rsidRPr="00EF5F33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E53CCF" w:rsidRPr="00EF5F33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1337" w:type="dxa"/>
            <w:vAlign w:val="bottom"/>
          </w:tcPr>
          <w:p w:rsidR="00E53CCF" w:rsidRPr="00EF5F33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</w:t>
            </w:r>
          </w:p>
        </w:tc>
      </w:tr>
      <w:tr w:rsidR="00E53CCF" w:rsidRPr="00371815" w:rsidTr="002672ED">
        <w:trPr>
          <w:trHeight w:val="569"/>
        </w:trPr>
        <w:tc>
          <w:tcPr>
            <w:tcW w:w="4182" w:type="dxa"/>
            <w:vAlign w:val="bottom"/>
          </w:tcPr>
          <w:p w:rsidR="00E53CCF" w:rsidRPr="00EF5F33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библиотек</w:t>
            </w:r>
          </w:p>
        </w:tc>
        <w:tc>
          <w:tcPr>
            <w:tcW w:w="1644" w:type="dxa"/>
            <w:vAlign w:val="bottom"/>
          </w:tcPr>
          <w:p w:rsidR="00E53CCF" w:rsidRPr="00EF5F33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871" w:type="dxa"/>
            <w:vAlign w:val="bottom"/>
          </w:tcPr>
          <w:p w:rsidR="00E53CCF" w:rsidRPr="00EF5F33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EF5F33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EF5F33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EF5F33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20330</w:t>
            </w:r>
          </w:p>
        </w:tc>
        <w:tc>
          <w:tcPr>
            <w:tcW w:w="1337" w:type="dxa"/>
            <w:vAlign w:val="bottom"/>
          </w:tcPr>
          <w:p w:rsidR="00E53CCF" w:rsidRPr="00EF5F33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20410</w:t>
            </w:r>
          </w:p>
        </w:tc>
      </w:tr>
      <w:tr w:rsidR="00E53CCF" w:rsidRPr="00371815" w:rsidTr="002672ED">
        <w:trPr>
          <w:trHeight w:val="569"/>
        </w:trPr>
        <w:tc>
          <w:tcPr>
            <w:tcW w:w="4182" w:type="dxa"/>
            <w:vAlign w:val="bottom"/>
          </w:tcPr>
          <w:p w:rsidR="00E53CCF" w:rsidRPr="00EF5F33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vAlign w:val="bottom"/>
          </w:tcPr>
          <w:p w:rsidR="00E53CCF" w:rsidRPr="00EF5F33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871" w:type="dxa"/>
            <w:vAlign w:val="bottom"/>
          </w:tcPr>
          <w:p w:rsidR="00E53CCF" w:rsidRPr="00EF5F33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E53CCF" w:rsidRPr="00EF5F33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EF5F33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EF5F33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20330</w:t>
            </w:r>
          </w:p>
        </w:tc>
        <w:tc>
          <w:tcPr>
            <w:tcW w:w="1337" w:type="dxa"/>
            <w:vAlign w:val="bottom"/>
          </w:tcPr>
          <w:p w:rsidR="00E53CCF" w:rsidRPr="00EF5F33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20410</w:t>
            </w:r>
          </w:p>
        </w:tc>
      </w:tr>
      <w:tr w:rsidR="00E53CCF" w:rsidRPr="00371815" w:rsidTr="002672ED">
        <w:trPr>
          <w:trHeight w:val="569"/>
        </w:trPr>
        <w:tc>
          <w:tcPr>
            <w:tcW w:w="4182" w:type="dxa"/>
            <w:vAlign w:val="bottom"/>
          </w:tcPr>
          <w:p w:rsidR="00E53CCF" w:rsidRPr="00EF5F33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44" w:type="dxa"/>
            <w:vAlign w:val="bottom"/>
          </w:tcPr>
          <w:p w:rsidR="00E53CCF" w:rsidRPr="00EF5F33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871" w:type="dxa"/>
            <w:vAlign w:val="bottom"/>
          </w:tcPr>
          <w:p w:rsidR="00E53CCF" w:rsidRPr="00EF5F33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E53CCF" w:rsidRPr="00EF5F33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53CCF" w:rsidRPr="00EF5F33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Pr="00EF5F33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20330</w:t>
            </w:r>
          </w:p>
        </w:tc>
        <w:tc>
          <w:tcPr>
            <w:tcW w:w="1337" w:type="dxa"/>
            <w:vAlign w:val="bottom"/>
          </w:tcPr>
          <w:p w:rsidR="00E53CCF" w:rsidRPr="00EF5F33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20410</w:t>
            </w:r>
          </w:p>
        </w:tc>
      </w:tr>
      <w:tr w:rsidR="00E53CCF" w:rsidRPr="00371815" w:rsidTr="002672ED">
        <w:trPr>
          <w:trHeight w:val="569"/>
        </w:trPr>
        <w:tc>
          <w:tcPr>
            <w:tcW w:w="4182" w:type="dxa"/>
            <w:vAlign w:val="bottom"/>
          </w:tcPr>
          <w:p w:rsidR="00E53CCF" w:rsidRPr="00EF5F33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44" w:type="dxa"/>
            <w:vAlign w:val="bottom"/>
          </w:tcPr>
          <w:p w:rsidR="00E53CCF" w:rsidRPr="00EF5F33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871" w:type="dxa"/>
            <w:vAlign w:val="bottom"/>
          </w:tcPr>
          <w:p w:rsidR="00E53CCF" w:rsidRPr="00EF5F33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E53CCF" w:rsidRPr="00EF5F33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53CCF" w:rsidRPr="00EF5F33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E53CCF" w:rsidRPr="00EF5F33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20330</w:t>
            </w:r>
          </w:p>
        </w:tc>
        <w:tc>
          <w:tcPr>
            <w:tcW w:w="1337" w:type="dxa"/>
            <w:vAlign w:val="bottom"/>
          </w:tcPr>
          <w:p w:rsidR="00E53CCF" w:rsidRPr="00EF5F33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20410</w:t>
            </w:r>
          </w:p>
        </w:tc>
      </w:tr>
      <w:tr w:rsidR="00E53CCF" w:rsidRPr="00371815" w:rsidTr="001C217B">
        <w:trPr>
          <w:trHeight w:val="569"/>
        </w:trPr>
        <w:tc>
          <w:tcPr>
            <w:tcW w:w="4182" w:type="dxa"/>
            <w:vAlign w:val="bottom"/>
          </w:tcPr>
          <w:p w:rsidR="00E53CCF" w:rsidRPr="00676E4C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Подпрограмма «Развитие клубных концертных организаций и исполнительского искусства на 2016 – 2020 годы»</w:t>
            </w:r>
          </w:p>
        </w:tc>
        <w:tc>
          <w:tcPr>
            <w:tcW w:w="1644" w:type="dxa"/>
            <w:vAlign w:val="bottom"/>
          </w:tcPr>
          <w:p w:rsidR="00E53CCF" w:rsidRPr="00676E4C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08 4 00 0000 0</w:t>
            </w:r>
          </w:p>
        </w:tc>
        <w:tc>
          <w:tcPr>
            <w:tcW w:w="871" w:type="dxa"/>
            <w:vAlign w:val="bottom"/>
          </w:tcPr>
          <w:p w:rsidR="00E53CCF" w:rsidRPr="00676E4C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676E4C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676E4C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676E4C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34379,6</w:t>
            </w:r>
          </w:p>
        </w:tc>
        <w:tc>
          <w:tcPr>
            <w:tcW w:w="1337" w:type="dxa"/>
            <w:vAlign w:val="bottom"/>
          </w:tcPr>
          <w:p w:rsidR="00E53CCF" w:rsidRPr="00676E4C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34518,3</w:t>
            </w:r>
          </w:p>
        </w:tc>
      </w:tr>
      <w:tr w:rsidR="00E53CCF" w:rsidRPr="00371815" w:rsidTr="001C217B">
        <w:trPr>
          <w:trHeight w:val="569"/>
        </w:trPr>
        <w:tc>
          <w:tcPr>
            <w:tcW w:w="4182" w:type="dxa"/>
            <w:vAlign w:val="bottom"/>
          </w:tcPr>
          <w:p w:rsidR="00E53CCF" w:rsidRPr="00676E4C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современного музыкального искусства»</w:t>
            </w:r>
          </w:p>
        </w:tc>
        <w:tc>
          <w:tcPr>
            <w:tcW w:w="1644" w:type="dxa"/>
            <w:vAlign w:val="bottom"/>
          </w:tcPr>
          <w:p w:rsidR="00E53CCF" w:rsidRPr="00676E4C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871" w:type="dxa"/>
            <w:vAlign w:val="bottom"/>
          </w:tcPr>
          <w:p w:rsidR="00E53CCF" w:rsidRPr="00676E4C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676E4C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676E4C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676E4C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34379,6</w:t>
            </w:r>
          </w:p>
        </w:tc>
        <w:tc>
          <w:tcPr>
            <w:tcW w:w="1337" w:type="dxa"/>
            <w:vAlign w:val="bottom"/>
          </w:tcPr>
          <w:p w:rsidR="00E53CCF" w:rsidRPr="00676E4C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34518,3</w:t>
            </w:r>
          </w:p>
        </w:tc>
      </w:tr>
      <w:tr w:rsidR="00E53CCF" w:rsidRPr="00371815" w:rsidTr="001C217B">
        <w:trPr>
          <w:trHeight w:val="569"/>
        </w:trPr>
        <w:tc>
          <w:tcPr>
            <w:tcW w:w="4182" w:type="dxa"/>
            <w:vAlign w:val="bottom"/>
          </w:tcPr>
          <w:p w:rsidR="00E53CCF" w:rsidRPr="00676E4C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клубов и культурно-досуговых центров</w:t>
            </w:r>
          </w:p>
        </w:tc>
        <w:tc>
          <w:tcPr>
            <w:tcW w:w="1644" w:type="dxa"/>
            <w:vAlign w:val="bottom"/>
          </w:tcPr>
          <w:p w:rsidR="00E53CCF" w:rsidRPr="00676E4C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871" w:type="dxa"/>
            <w:vAlign w:val="bottom"/>
          </w:tcPr>
          <w:p w:rsidR="00E53CCF" w:rsidRPr="00676E4C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676E4C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676E4C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676E4C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34379,6</w:t>
            </w:r>
          </w:p>
        </w:tc>
        <w:tc>
          <w:tcPr>
            <w:tcW w:w="1337" w:type="dxa"/>
            <w:vAlign w:val="bottom"/>
          </w:tcPr>
          <w:p w:rsidR="00E53CCF" w:rsidRPr="00676E4C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34518,3</w:t>
            </w:r>
          </w:p>
        </w:tc>
      </w:tr>
      <w:tr w:rsidR="00E53CCF" w:rsidRPr="00371815" w:rsidTr="001C217B">
        <w:trPr>
          <w:trHeight w:val="569"/>
        </w:trPr>
        <w:tc>
          <w:tcPr>
            <w:tcW w:w="4182" w:type="dxa"/>
            <w:vAlign w:val="bottom"/>
          </w:tcPr>
          <w:p w:rsidR="00E53CCF" w:rsidRPr="00676E4C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vAlign w:val="bottom"/>
          </w:tcPr>
          <w:p w:rsidR="00E53CCF" w:rsidRPr="00676E4C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871" w:type="dxa"/>
            <w:vAlign w:val="bottom"/>
          </w:tcPr>
          <w:p w:rsidR="00E53CCF" w:rsidRPr="00676E4C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E53CCF" w:rsidRPr="00676E4C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676E4C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676E4C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34379,6</w:t>
            </w:r>
          </w:p>
        </w:tc>
        <w:tc>
          <w:tcPr>
            <w:tcW w:w="1337" w:type="dxa"/>
            <w:vAlign w:val="bottom"/>
          </w:tcPr>
          <w:p w:rsidR="00E53CCF" w:rsidRPr="00676E4C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34518,3</w:t>
            </w:r>
          </w:p>
        </w:tc>
      </w:tr>
      <w:tr w:rsidR="00E53CCF" w:rsidRPr="00371815" w:rsidTr="00EB017A">
        <w:trPr>
          <w:trHeight w:val="569"/>
        </w:trPr>
        <w:tc>
          <w:tcPr>
            <w:tcW w:w="4182" w:type="dxa"/>
            <w:vAlign w:val="bottom"/>
          </w:tcPr>
          <w:p w:rsidR="00E53CCF" w:rsidRPr="00A812F9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44" w:type="dxa"/>
            <w:vAlign w:val="bottom"/>
          </w:tcPr>
          <w:p w:rsidR="00E53CCF" w:rsidRPr="00A812F9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871" w:type="dxa"/>
            <w:vAlign w:val="bottom"/>
          </w:tcPr>
          <w:p w:rsidR="00E53CCF" w:rsidRPr="00A812F9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E53CCF" w:rsidRPr="00A812F9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53CCF" w:rsidRPr="00A812F9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Pr="00A812F9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34379,6</w:t>
            </w:r>
          </w:p>
        </w:tc>
        <w:tc>
          <w:tcPr>
            <w:tcW w:w="1337" w:type="dxa"/>
            <w:vAlign w:val="bottom"/>
          </w:tcPr>
          <w:p w:rsidR="00E53CCF" w:rsidRPr="00A812F9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34518,3</w:t>
            </w:r>
          </w:p>
        </w:tc>
      </w:tr>
      <w:tr w:rsidR="00E53CCF" w:rsidRPr="00371815" w:rsidTr="00EB017A">
        <w:trPr>
          <w:trHeight w:val="569"/>
        </w:trPr>
        <w:tc>
          <w:tcPr>
            <w:tcW w:w="4182" w:type="dxa"/>
            <w:vAlign w:val="bottom"/>
          </w:tcPr>
          <w:p w:rsidR="00E53CCF" w:rsidRPr="00A812F9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44" w:type="dxa"/>
            <w:vAlign w:val="bottom"/>
          </w:tcPr>
          <w:p w:rsidR="00E53CCF" w:rsidRPr="00A812F9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871" w:type="dxa"/>
            <w:vAlign w:val="bottom"/>
          </w:tcPr>
          <w:p w:rsidR="00E53CCF" w:rsidRPr="00A812F9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E53CCF" w:rsidRPr="00A812F9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53CCF" w:rsidRPr="00A812F9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E53CCF" w:rsidRPr="00A812F9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34379,3</w:t>
            </w:r>
          </w:p>
        </w:tc>
        <w:tc>
          <w:tcPr>
            <w:tcW w:w="1337" w:type="dxa"/>
            <w:vAlign w:val="bottom"/>
          </w:tcPr>
          <w:p w:rsidR="00E53CCF" w:rsidRPr="00A812F9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34518,3</w:t>
            </w:r>
          </w:p>
        </w:tc>
      </w:tr>
      <w:tr w:rsidR="00E53CCF" w:rsidRPr="00371815" w:rsidTr="0036030E">
        <w:trPr>
          <w:trHeight w:val="569"/>
        </w:trPr>
        <w:tc>
          <w:tcPr>
            <w:tcW w:w="4182" w:type="dxa"/>
            <w:vAlign w:val="bottom"/>
          </w:tcPr>
          <w:p w:rsidR="00E53CCF" w:rsidRPr="00AF5426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Подпрограмма «Сохранение и развитие кинематографии на 2016 – 2020 годы»</w:t>
            </w:r>
          </w:p>
        </w:tc>
        <w:tc>
          <w:tcPr>
            <w:tcW w:w="1644" w:type="dxa"/>
            <w:vAlign w:val="bottom"/>
          </w:tcPr>
          <w:p w:rsidR="00E53CCF" w:rsidRPr="00AF5426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08 5 00 0000 0</w:t>
            </w:r>
          </w:p>
        </w:tc>
        <w:tc>
          <w:tcPr>
            <w:tcW w:w="871" w:type="dxa"/>
            <w:vAlign w:val="bottom"/>
          </w:tcPr>
          <w:p w:rsidR="00E53CCF" w:rsidRPr="00AF5426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AF5426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AF5426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AF5426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385</w:t>
            </w:r>
          </w:p>
        </w:tc>
        <w:tc>
          <w:tcPr>
            <w:tcW w:w="1337" w:type="dxa"/>
            <w:vAlign w:val="bottom"/>
          </w:tcPr>
          <w:p w:rsidR="00E53CCF" w:rsidRPr="00AF5426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387</w:t>
            </w:r>
          </w:p>
        </w:tc>
      </w:tr>
      <w:tr w:rsidR="00E53CCF" w:rsidRPr="00371815" w:rsidTr="0036030E">
        <w:trPr>
          <w:trHeight w:val="569"/>
        </w:trPr>
        <w:tc>
          <w:tcPr>
            <w:tcW w:w="4182" w:type="dxa"/>
            <w:vAlign w:val="bottom"/>
          </w:tcPr>
          <w:p w:rsidR="00E53CCF" w:rsidRPr="00AF5426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кинематографии»</w:t>
            </w:r>
          </w:p>
        </w:tc>
        <w:tc>
          <w:tcPr>
            <w:tcW w:w="1644" w:type="dxa"/>
            <w:vAlign w:val="bottom"/>
          </w:tcPr>
          <w:p w:rsidR="00E53CCF" w:rsidRPr="00AF5426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08 5 01 0000 0</w:t>
            </w:r>
          </w:p>
        </w:tc>
        <w:tc>
          <w:tcPr>
            <w:tcW w:w="871" w:type="dxa"/>
            <w:vAlign w:val="bottom"/>
          </w:tcPr>
          <w:p w:rsidR="00E53CCF" w:rsidRPr="00AF5426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AF5426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AF5426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AF5426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385</w:t>
            </w:r>
          </w:p>
        </w:tc>
        <w:tc>
          <w:tcPr>
            <w:tcW w:w="1337" w:type="dxa"/>
            <w:vAlign w:val="bottom"/>
          </w:tcPr>
          <w:p w:rsidR="00E53CCF" w:rsidRPr="00AF5426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387</w:t>
            </w:r>
          </w:p>
        </w:tc>
      </w:tr>
      <w:tr w:rsidR="00E53CCF" w:rsidRPr="00371815" w:rsidTr="0036030E">
        <w:trPr>
          <w:trHeight w:val="569"/>
        </w:trPr>
        <w:tc>
          <w:tcPr>
            <w:tcW w:w="4182" w:type="dxa"/>
            <w:vAlign w:val="bottom"/>
          </w:tcPr>
          <w:p w:rsidR="00E53CCF" w:rsidRPr="00AF5426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киноучреждений</w:t>
            </w:r>
          </w:p>
        </w:tc>
        <w:tc>
          <w:tcPr>
            <w:tcW w:w="1644" w:type="dxa"/>
            <w:vAlign w:val="bottom"/>
          </w:tcPr>
          <w:p w:rsidR="00E53CCF" w:rsidRPr="00AF5426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871" w:type="dxa"/>
            <w:vAlign w:val="bottom"/>
          </w:tcPr>
          <w:p w:rsidR="00E53CCF" w:rsidRPr="00AF5426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AF5426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AF5426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AF5426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385</w:t>
            </w:r>
          </w:p>
        </w:tc>
        <w:tc>
          <w:tcPr>
            <w:tcW w:w="1337" w:type="dxa"/>
            <w:vAlign w:val="bottom"/>
          </w:tcPr>
          <w:p w:rsidR="00E53CCF" w:rsidRPr="00AF5426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387</w:t>
            </w:r>
          </w:p>
        </w:tc>
      </w:tr>
      <w:tr w:rsidR="00E53CCF" w:rsidRPr="00371815" w:rsidTr="0036030E">
        <w:trPr>
          <w:trHeight w:val="569"/>
        </w:trPr>
        <w:tc>
          <w:tcPr>
            <w:tcW w:w="4182" w:type="dxa"/>
            <w:vAlign w:val="bottom"/>
          </w:tcPr>
          <w:p w:rsidR="00E53CCF" w:rsidRPr="00AF5426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vAlign w:val="bottom"/>
          </w:tcPr>
          <w:p w:rsidR="00E53CCF" w:rsidRPr="00AF5426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871" w:type="dxa"/>
            <w:vAlign w:val="bottom"/>
          </w:tcPr>
          <w:p w:rsidR="00E53CCF" w:rsidRPr="00AF5426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E53CCF" w:rsidRPr="00AF5426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AF5426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AF5426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385</w:t>
            </w:r>
          </w:p>
        </w:tc>
        <w:tc>
          <w:tcPr>
            <w:tcW w:w="1337" w:type="dxa"/>
            <w:vAlign w:val="bottom"/>
          </w:tcPr>
          <w:p w:rsidR="00E53CCF" w:rsidRPr="00AF5426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387</w:t>
            </w:r>
          </w:p>
        </w:tc>
      </w:tr>
      <w:tr w:rsidR="00E53CCF" w:rsidRPr="00371815" w:rsidTr="0036030E">
        <w:trPr>
          <w:trHeight w:val="569"/>
        </w:trPr>
        <w:tc>
          <w:tcPr>
            <w:tcW w:w="4182" w:type="dxa"/>
            <w:vAlign w:val="bottom"/>
          </w:tcPr>
          <w:p w:rsidR="00E53CCF" w:rsidRPr="00152334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44" w:type="dxa"/>
            <w:vAlign w:val="bottom"/>
          </w:tcPr>
          <w:p w:rsidR="00E53CCF" w:rsidRPr="0015233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871" w:type="dxa"/>
            <w:vAlign w:val="bottom"/>
          </w:tcPr>
          <w:p w:rsidR="00E53CCF" w:rsidRPr="0015233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E53CCF" w:rsidRPr="0015233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53CCF" w:rsidRPr="0015233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Pr="00AF5426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385</w:t>
            </w:r>
          </w:p>
        </w:tc>
        <w:tc>
          <w:tcPr>
            <w:tcW w:w="1337" w:type="dxa"/>
            <w:vAlign w:val="bottom"/>
          </w:tcPr>
          <w:p w:rsidR="00E53CCF" w:rsidRPr="00AF5426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387</w:t>
            </w:r>
          </w:p>
        </w:tc>
      </w:tr>
      <w:tr w:rsidR="00E53CCF" w:rsidRPr="00371815" w:rsidTr="0036030E">
        <w:trPr>
          <w:trHeight w:val="569"/>
        </w:trPr>
        <w:tc>
          <w:tcPr>
            <w:tcW w:w="4182" w:type="dxa"/>
            <w:vAlign w:val="bottom"/>
          </w:tcPr>
          <w:p w:rsidR="00E53CCF" w:rsidRPr="00152334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Кинематография</w:t>
            </w:r>
          </w:p>
        </w:tc>
        <w:tc>
          <w:tcPr>
            <w:tcW w:w="1644" w:type="dxa"/>
            <w:vAlign w:val="bottom"/>
          </w:tcPr>
          <w:p w:rsidR="00E53CCF" w:rsidRPr="0015233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871" w:type="dxa"/>
            <w:vAlign w:val="bottom"/>
          </w:tcPr>
          <w:p w:rsidR="00E53CCF" w:rsidRPr="0015233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E53CCF" w:rsidRPr="0015233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53CCF" w:rsidRPr="0015233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92" w:type="dxa"/>
            <w:vAlign w:val="bottom"/>
          </w:tcPr>
          <w:p w:rsidR="00E53CCF" w:rsidRPr="00AF5426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385</w:t>
            </w:r>
          </w:p>
        </w:tc>
        <w:tc>
          <w:tcPr>
            <w:tcW w:w="1337" w:type="dxa"/>
            <w:vAlign w:val="bottom"/>
          </w:tcPr>
          <w:p w:rsidR="00E53CCF" w:rsidRPr="00AF5426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387</w:t>
            </w:r>
          </w:p>
        </w:tc>
      </w:tr>
      <w:tr w:rsidR="00E53CCF" w:rsidRPr="00371815" w:rsidTr="0036030E">
        <w:trPr>
          <w:trHeight w:val="569"/>
        </w:trPr>
        <w:tc>
          <w:tcPr>
            <w:tcW w:w="4182" w:type="dxa"/>
            <w:vAlign w:val="bottom"/>
          </w:tcPr>
          <w:p w:rsidR="00E53CCF" w:rsidRPr="00BF0229" w:rsidRDefault="00E53CCF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</w:t>
            </w:r>
            <w:r>
              <w:rPr>
                <w:rFonts w:ascii="Times New Roman" w:hAnsi="Times New Roman"/>
                <w:color w:val="000000"/>
                <w:lang w:eastAsia="ru-RU"/>
              </w:rPr>
              <w:t>«</w:t>
            </w:r>
            <w:r w:rsidRPr="008071D5">
              <w:rPr>
                <w:rFonts w:ascii="Times New Roman" w:hAnsi="Times New Roman"/>
              </w:rPr>
              <w:t>Развитие   межрегионального   и межнационального культурного сотрудничества на 2016-2020 годы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644" w:type="dxa"/>
            <w:vAlign w:val="bottom"/>
          </w:tcPr>
          <w:p w:rsidR="00E53CCF" w:rsidRPr="00BF0229" w:rsidRDefault="00E53CCF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871" w:type="dxa"/>
            <w:vAlign w:val="bottom"/>
          </w:tcPr>
          <w:p w:rsidR="00E53CCF" w:rsidRPr="00BF0229" w:rsidRDefault="00E53CCF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BF0229" w:rsidRDefault="00E53CCF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BF0229" w:rsidRDefault="00E53CCF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  <w:tc>
          <w:tcPr>
            <w:tcW w:w="1337" w:type="dxa"/>
            <w:vAlign w:val="bottom"/>
          </w:tcPr>
          <w:p w:rsidR="00E53CCF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E53CCF" w:rsidRPr="00371815" w:rsidTr="0036030E">
        <w:trPr>
          <w:trHeight w:val="569"/>
        </w:trPr>
        <w:tc>
          <w:tcPr>
            <w:tcW w:w="4182" w:type="dxa"/>
            <w:vAlign w:val="bottom"/>
          </w:tcPr>
          <w:p w:rsidR="00E53CCF" w:rsidRPr="00BF0229" w:rsidRDefault="00E53CCF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«Проведение прочих мероприятий в области культуры»</w:t>
            </w:r>
          </w:p>
        </w:tc>
        <w:tc>
          <w:tcPr>
            <w:tcW w:w="1644" w:type="dxa"/>
            <w:vAlign w:val="bottom"/>
          </w:tcPr>
          <w:p w:rsidR="00E53CCF" w:rsidRPr="00BF0229" w:rsidRDefault="00E53CCF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871" w:type="dxa"/>
            <w:vAlign w:val="bottom"/>
          </w:tcPr>
          <w:p w:rsidR="00E53CCF" w:rsidRPr="00BF0229" w:rsidRDefault="00E53CCF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BF0229" w:rsidRDefault="00E53CCF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BF0229" w:rsidRDefault="00E53CCF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  <w:tc>
          <w:tcPr>
            <w:tcW w:w="1337" w:type="dxa"/>
            <w:vAlign w:val="bottom"/>
          </w:tcPr>
          <w:p w:rsidR="00E53CCF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E53CCF" w:rsidRPr="00371815" w:rsidTr="0036030E">
        <w:trPr>
          <w:trHeight w:val="569"/>
        </w:trPr>
        <w:tc>
          <w:tcPr>
            <w:tcW w:w="4182" w:type="dxa"/>
            <w:vAlign w:val="bottom"/>
          </w:tcPr>
          <w:p w:rsidR="00E53CCF" w:rsidRPr="00BF0229" w:rsidRDefault="00E53CCF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Мероприятия в области культуры</w:t>
            </w:r>
          </w:p>
        </w:tc>
        <w:tc>
          <w:tcPr>
            <w:tcW w:w="1644" w:type="dxa"/>
            <w:vAlign w:val="bottom"/>
          </w:tcPr>
          <w:p w:rsidR="00E53CCF" w:rsidRPr="00BF0229" w:rsidRDefault="00E53CCF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871" w:type="dxa"/>
            <w:vAlign w:val="bottom"/>
          </w:tcPr>
          <w:p w:rsidR="00E53CCF" w:rsidRPr="00BF0229" w:rsidRDefault="00E53CCF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E53CCF" w:rsidRPr="00BF0229" w:rsidRDefault="00E53CCF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BF0229" w:rsidRDefault="00E53CCF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  <w:tc>
          <w:tcPr>
            <w:tcW w:w="1337" w:type="dxa"/>
            <w:vAlign w:val="bottom"/>
          </w:tcPr>
          <w:p w:rsidR="00E53CCF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E53CCF" w:rsidRPr="00371815" w:rsidTr="0036030E">
        <w:trPr>
          <w:trHeight w:val="569"/>
        </w:trPr>
        <w:tc>
          <w:tcPr>
            <w:tcW w:w="4182" w:type="dxa"/>
            <w:vAlign w:val="bottom"/>
          </w:tcPr>
          <w:p w:rsidR="00E53CCF" w:rsidRPr="00BF0229" w:rsidRDefault="00E53CCF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E53CCF" w:rsidRPr="00BF0229" w:rsidRDefault="00E53CCF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871" w:type="dxa"/>
            <w:vAlign w:val="bottom"/>
          </w:tcPr>
          <w:p w:rsidR="00E53CCF" w:rsidRPr="00BF0229" w:rsidRDefault="00E53CCF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BF0229" w:rsidRDefault="00E53CCF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BF0229" w:rsidRDefault="00E53CCF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  <w:tc>
          <w:tcPr>
            <w:tcW w:w="1337" w:type="dxa"/>
            <w:vAlign w:val="bottom"/>
          </w:tcPr>
          <w:p w:rsidR="00E53CCF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E53CCF" w:rsidRPr="00371815" w:rsidTr="0036030E">
        <w:trPr>
          <w:trHeight w:val="569"/>
        </w:trPr>
        <w:tc>
          <w:tcPr>
            <w:tcW w:w="4182" w:type="dxa"/>
            <w:vAlign w:val="bottom"/>
          </w:tcPr>
          <w:p w:rsidR="00E53CCF" w:rsidRPr="00BF0229" w:rsidRDefault="00E53CCF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644" w:type="dxa"/>
            <w:vAlign w:val="bottom"/>
          </w:tcPr>
          <w:p w:rsidR="00E53CCF" w:rsidRPr="00BF0229" w:rsidRDefault="00E53CCF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871" w:type="dxa"/>
            <w:vAlign w:val="bottom"/>
          </w:tcPr>
          <w:p w:rsidR="00E53CCF" w:rsidRPr="00BF0229" w:rsidRDefault="00E53CCF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BF0229" w:rsidRDefault="00E53CCF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53CCF" w:rsidRPr="00BF0229" w:rsidRDefault="00E53CCF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  <w:tc>
          <w:tcPr>
            <w:tcW w:w="1337" w:type="dxa"/>
            <w:vAlign w:val="bottom"/>
          </w:tcPr>
          <w:p w:rsidR="00E53CCF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E53CCF" w:rsidRPr="00371815" w:rsidTr="0036030E">
        <w:trPr>
          <w:trHeight w:val="569"/>
        </w:trPr>
        <w:tc>
          <w:tcPr>
            <w:tcW w:w="4182" w:type="dxa"/>
            <w:vAlign w:val="bottom"/>
          </w:tcPr>
          <w:p w:rsidR="00E53CCF" w:rsidRPr="00BF0229" w:rsidRDefault="00E53CCF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644" w:type="dxa"/>
            <w:vAlign w:val="bottom"/>
          </w:tcPr>
          <w:p w:rsidR="00E53CCF" w:rsidRPr="00BF0229" w:rsidRDefault="00E53CCF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871" w:type="dxa"/>
            <w:vAlign w:val="bottom"/>
          </w:tcPr>
          <w:p w:rsidR="00E53CCF" w:rsidRPr="00BF0229" w:rsidRDefault="00E53CCF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BF0229" w:rsidRDefault="00E53CCF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53CCF" w:rsidRPr="00BF0229" w:rsidRDefault="00E53CCF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E53CCF" w:rsidRDefault="00E53CCF" w:rsidP="00AA38D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  <w:tc>
          <w:tcPr>
            <w:tcW w:w="1337" w:type="dxa"/>
            <w:vAlign w:val="bottom"/>
          </w:tcPr>
          <w:p w:rsidR="00E53CCF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450</w:t>
            </w:r>
          </w:p>
        </w:tc>
      </w:tr>
      <w:tr w:rsidR="00E53CCF" w:rsidRPr="00371815" w:rsidTr="00227D58">
        <w:trPr>
          <w:trHeight w:val="569"/>
        </w:trPr>
        <w:tc>
          <w:tcPr>
            <w:tcW w:w="4182" w:type="dxa"/>
            <w:vAlign w:val="bottom"/>
          </w:tcPr>
          <w:p w:rsidR="00E53CCF" w:rsidRPr="00BF0229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Подпрограмма «Развитие архивного дела в Аксубаевском муниципальном районе»</w:t>
            </w:r>
          </w:p>
        </w:tc>
        <w:tc>
          <w:tcPr>
            <w:tcW w:w="1644" w:type="dxa"/>
            <w:vAlign w:val="bottom"/>
          </w:tcPr>
          <w:p w:rsidR="00E53CCF" w:rsidRPr="00BF0229" w:rsidRDefault="00E53CCF" w:rsidP="00FA520B">
            <w:pPr>
              <w:spacing w:after="120" w:line="240" w:lineRule="auto"/>
              <w:ind w:left="708" w:hanging="708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871" w:type="dxa"/>
            <w:vAlign w:val="bottom"/>
          </w:tcPr>
          <w:p w:rsidR="00E53CCF" w:rsidRPr="00BF0229" w:rsidRDefault="00E53CCF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E53CCF" w:rsidRPr="00BF0229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BF0229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Pr="00BF0229" w:rsidRDefault="00E53CCF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765</w:t>
            </w:r>
          </w:p>
        </w:tc>
        <w:tc>
          <w:tcPr>
            <w:tcW w:w="1337" w:type="dxa"/>
            <w:vAlign w:val="bottom"/>
          </w:tcPr>
          <w:p w:rsidR="00E53CCF" w:rsidRPr="00BF0229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770</w:t>
            </w:r>
          </w:p>
        </w:tc>
      </w:tr>
      <w:tr w:rsidR="00E53CCF" w:rsidRPr="00371815" w:rsidTr="00227D58">
        <w:trPr>
          <w:trHeight w:val="569"/>
        </w:trPr>
        <w:tc>
          <w:tcPr>
            <w:tcW w:w="4182" w:type="dxa"/>
            <w:vAlign w:val="bottom"/>
          </w:tcPr>
          <w:p w:rsidR="00E53CCF" w:rsidRPr="00EA750E" w:rsidRDefault="00E53CCF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государственной политики в области архивного дела»</w:t>
            </w:r>
          </w:p>
        </w:tc>
        <w:tc>
          <w:tcPr>
            <w:tcW w:w="1644" w:type="dxa"/>
            <w:vAlign w:val="bottom"/>
          </w:tcPr>
          <w:p w:rsidR="00E53CCF" w:rsidRDefault="00E53CCF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01 0000 0</w:t>
            </w:r>
          </w:p>
        </w:tc>
        <w:tc>
          <w:tcPr>
            <w:tcW w:w="871" w:type="dxa"/>
            <w:vAlign w:val="bottom"/>
          </w:tcPr>
          <w:p w:rsidR="00E53CCF" w:rsidRPr="00BF0229" w:rsidRDefault="00E53CCF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E53CCF" w:rsidRPr="00BF0229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BF0229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Pr="00BF0229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765</w:t>
            </w:r>
          </w:p>
        </w:tc>
        <w:tc>
          <w:tcPr>
            <w:tcW w:w="1337" w:type="dxa"/>
            <w:vAlign w:val="bottom"/>
          </w:tcPr>
          <w:p w:rsidR="00E53CCF" w:rsidRPr="00BF0229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770</w:t>
            </w:r>
          </w:p>
        </w:tc>
      </w:tr>
      <w:tr w:rsidR="00E53CCF" w:rsidRPr="00371815" w:rsidTr="00227D58">
        <w:trPr>
          <w:trHeight w:val="569"/>
        </w:trPr>
        <w:tc>
          <w:tcPr>
            <w:tcW w:w="4182" w:type="dxa"/>
            <w:vAlign w:val="bottom"/>
          </w:tcPr>
          <w:p w:rsidR="00E53CCF" w:rsidRPr="00EA750E" w:rsidRDefault="00E53CCF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Обеспечение хранения, учета, комплектования и использования документов архивного фонда и других архивных документов</w:t>
            </w:r>
          </w:p>
        </w:tc>
        <w:tc>
          <w:tcPr>
            <w:tcW w:w="1644" w:type="dxa"/>
            <w:vAlign w:val="bottom"/>
          </w:tcPr>
          <w:p w:rsidR="00E53CCF" w:rsidRPr="003856CF" w:rsidRDefault="00E53CCF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71" w:type="dxa"/>
            <w:vAlign w:val="bottom"/>
          </w:tcPr>
          <w:p w:rsidR="00E53CCF" w:rsidRPr="00BF0229" w:rsidRDefault="00E53CCF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E53CCF" w:rsidRPr="00BF0229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BF0229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Pr="00BF0229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765</w:t>
            </w:r>
          </w:p>
        </w:tc>
        <w:tc>
          <w:tcPr>
            <w:tcW w:w="1337" w:type="dxa"/>
            <w:vAlign w:val="bottom"/>
          </w:tcPr>
          <w:p w:rsidR="00E53CCF" w:rsidRPr="00BF0229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770</w:t>
            </w:r>
          </w:p>
        </w:tc>
      </w:tr>
      <w:tr w:rsidR="00E53CCF" w:rsidRPr="00371815" w:rsidTr="00227D58">
        <w:trPr>
          <w:trHeight w:val="569"/>
        </w:trPr>
        <w:tc>
          <w:tcPr>
            <w:tcW w:w="4182" w:type="dxa"/>
            <w:vAlign w:val="bottom"/>
          </w:tcPr>
          <w:p w:rsidR="00E53CCF" w:rsidRPr="00FE543B" w:rsidRDefault="00E53CCF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vAlign w:val="bottom"/>
          </w:tcPr>
          <w:p w:rsidR="00E53CCF" w:rsidRPr="00BF0229" w:rsidRDefault="00E53CCF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71" w:type="dxa"/>
            <w:vAlign w:val="bottom"/>
          </w:tcPr>
          <w:p w:rsidR="00E53CCF" w:rsidRPr="00BF0229" w:rsidRDefault="00E53CCF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E53CCF" w:rsidRPr="00BF0229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BF0229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Pr="00BF0229" w:rsidRDefault="00E53CCF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760</w:t>
            </w:r>
          </w:p>
        </w:tc>
        <w:tc>
          <w:tcPr>
            <w:tcW w:w="1337" w:type="dxa"/>
            <w:vAlign w:val="bottom"/>
          </w:tcPr>
          <w:p w:rsidR="00E53CCF" w:rsidRPr="00BF0229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765</w:t>
            </w:r>
          </w:p>
        </w:tc>
      </w:tr>
      <w:tr w:rsidR="00E53CCF" w:rsidRPr="00371815" w:rsidTr="00227D58">
        <w:trPr>
          <w:trHeight w:val="569"/>
        </w:trPr>
        <w:tc>
          <w:tcPr>
            <w:tcW w:w="4182" w:type="dxa"/>
            <w:vAlign w:val="bottom"/>
          </w:tcPr>
          <w:p w:rsidR="00E53CCF" w:rsidRPr="00FE543B" w:rsidRDefault="00E53CCF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44" w:type="dxa"/>
            <w:vAlign w:val="bottom"/>
          </w:tcPr>
          <w:p w:rsidR="00E53CCF" w:rsidRPr="00BF0229" w:rsidRDefault="00E53CCF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71" w:type="dxa"/>
            <w:vAlign w:val="bottom"/>
          </w:tcPr>
          <w:p w:rsidR="00E53CCF" w:rsidRPr="00BF0229" w:rsidRDefault="00E53CCF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E53CCF" w:rsidRPr="00BF0229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53CCF" w:rsidRPr="00BF0229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Pr="00BF0229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760</w:t>
            </w:r>
          </w:p>
        </w:tc>
        <w:tc>
          <w:tcPr>
            <w:tcW w:w="1337" w:type="dxa"/>
            <w:vAlign w:val="bottom"/>
          </w:tcPr>
          <w:p w:rsidR="00E53CCF" w:rsidRPr="00BF0229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765</w:t>
            </w:r>
          </w:p>
        </w:tc>
      </w:tr>
      <w:tr w:rsidR="00E53CCF" w:rsidRPr="00371815" w:rsidTr="00227D58">
        <w:trPr>
          <w:trHeight w:val="569"/>
        </w:trPr>
        <w:tc>
          <w:tcPr>
            <w:tcW w:w="4182" w:type="dxa"/>
            <w:vAlign w:val="bottom"/>
          </w:tcPr>
          <w:p w:rsidR="00E53CCF" w:rsidRPr="00FE543B" w:rsidRDefault="00E53CCF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E53CCF" w:rsidRPr="00BF0229" w:rsidRDefault="00E53CCF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71" w:type="dxa"/>
            <w:vAlign w:val="bottom"/>
          </w:tcPr>
          <w:p w:rsidR="00E53CCF" w:rsidRPr="00BF0229" w:rsidRDefault="00E53CCF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E53CCF" w:rsidRPr="00BF0229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53CCF" w:rsidRPr="00BF0229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E53CCF" w:rsidRPr="00BF0229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760</w:t>
            </w:r>
          </w:p>
        </w:tc>
        <w:tc>
          <w:tcPr>
            <w:tcW w:w="1337" w:type="dxa"/>
            <w:vAlign w:val="bottom"/>
          </w:tcPr>
          <w:p w:rsidR="00E53CCF" w:rsidRPr="00BF0229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765</w:t>
            </w:r>
          </w:p>
        </w:tc>
      </w:tr>
      <w:tr w:rsidR="00E53CCF" w:rsidRPr="00371815" w:rsidTr="00227D58">
        <w:trPr>
          <w:trHeight w:val="569"/>
        </w:trPr>
        <w:tc>
          <w:tcPr>
            <w:tcW w:w="4182" w:type="dxa"/>
            <w:vAlign w:val="bottom"/>
          </w:tcPr>
          <w:p w:rsidR="00E53CCF" w:rsidRPr="00BF0229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E53CCF" w:rsidRPr="00BF0229" w:rsidRDefault="00E53CCF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71" w:type="dxa"/>
            <w:vAlign w:val="bottom"/>
          </w:tcPr>
          <w:p w:rsidR="00E53CCF" w:rsidRPr="00BF0229" w:rsidRDefault="00E53CCF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BF0229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BF0229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Pr="00BF0229" w:rsidRDefault="00E53CCF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337" w:type="dxa"/>
            <w:vAlign w:val="bottom"/>
          </w:tcPr>
          <w:p w:rsidR="00E53CCF" w:rsidRPr="00BF0229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E53CCF" w:rsidRPr="00371815" w:rsidTr="00227D58">
        <w:trPr>
          <w:trHeight w:val="569"/>
        </w:trPr>
        <w:tc>
          <w:tcPr>
            <w:tcW w:w="4182" w:type="dxa"/>
            <w:vAlign w:val="bottom"/>
          </w:tcPr>
          <w:p w:rsidR="00E53CCF" w:rsidRPr="00FE543B" w:rsidRDefault="00E53CCF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44" w:type="dxa"/>
            <w:vAlign w:val="bottom"/>
          </w:tcPr>
          <w:p w:rsidR="00E53CCF" w:rsidRPr="00BF0229" w:rsidRDefault="00E53CCF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71" w:type="dxa"/>
            <w:vAlign w:val="bottom"/>
          </w:tcPr>
          <w:p w:rsidR="00E53CCF" w:rsidRPr="00BF0229" w:rsidRDefault="00E53CCF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BF0229" w:rsidRDefault="00E53CCF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53CCF" w:rsidRPr="00BF0229" w:rsidRDefault="00E53CCF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Pr="00BF0229" w:rsidRDefault="00E53CCF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337" w:type="dxa"/>
            <w:vAlign w:val="bottom"/>
          </w:tcPr>
          <w:p w:rsidR="00E53CCF" w:rsidRPr="00BF0229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E53CCF" w:rsidRPr="00371815" w:rsidTr="00227D58">
        <w:trPr>
          <w:trHeight w:val="569"/>
        </w:trPr>
        <w:tc>
          <w:tcPr>
            <w:tcW w:w="4182" w:type="dxa"/>
            <w:vAlign w:val="bottom"/>
          </w:tcPr>
          <w:p w:rsidR="00E53CCF" w:rsidRPr="00FE543B" w:rsidRDefault="00E53CCF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E53CCF" w:rsidRPr="00BF0229" w:rsidRDefault="00E53CCF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871" w:type="dxa"/>
            <w:vAlign w:val="bottom"/>
          </w:tcPr>
          <w:p w:rsidR="00E53CCF" w:rsidRPr="00BF0229" w:rsidRDefault="00E53CCF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BF0229" w:rsidRDefault="00E53CCF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53CCF" w:rsidRPr="00BF0229" w:rsidRDefault="00E53CCF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E53CCF" w:rsidRPr="00BF0229" w:rsidRDefault="00E53CCF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337" w:type="dxa"/>
            <w:vAlign w:val="bottom"/>
          </w:tcPr>
          <w:p w:rsidR="00E53CCF" w:rsidRPr="00BF0229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E53CCF" w:rsidRPr="00371815" w:rsidTr="007C27B1">
        <w:trPr>
          <w:trHeight w:val="569"/>
        </w:trPr>
        <w:tc>
          <w:tcPr>
            <w:tcW w:w="4182" w:type="dxa"/>
            <w:vAlign w:val="bottom"/>
          </w:tcPr>
          <w:p w:rsidR="00E53CCF" w:rsidRPr="00D2329A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«Охрана окружающей среды Аксубаевского муниципального района на 2016 – 2020 годы»</w:t>
            </w:r>
          </w:p>
        </w:tc>
        <w:tc>
          <w:tcPr>
            <w:tcW w:w="1644" w:type="dxa"/>
            <w:vAlign w:val="bottom"/>
          </w:tcPr>
          <w:p w:rsidR="00E53CCF" w:rsidRPr="00D2329A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09 0 00 0000 0</w:t>
            </w:r>
          </w:p>
        </w:tc>
        <w:tc>
          <w:tcPr>
            <w:tcW w:w="871" w:type="dxa"/>
            <w:vAlign w:val="bottom"/>
          </w:tcPr>
          <w:p w:rsidR="00E53CCF" w:rsidRPr="00D2329A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D2329A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D2329A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D2329A" w:rsidRDefault="00E53CCF" w:rsidP="00FF7A2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2336,5</w:t>
            </w:r>
          </w:p>
        </w:tc>
        <w:tc>
          <w:tcPr>
            <w:tcW w:w="1337" w:type="dxa"/>
            <w:vAlign w:val="bottom"/>
          </w:tcPr>
          <w:p w:rsidR="00E53CCF" w:rsidRPr="00D2329A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2336,5</w:t>
            </w:r>
          </w:p>
        </w:tc>
      </w:tr>
      <w:tr w:rsidR="00E53CCF" w:rsidRPr="00371815" w:rsidTr="007C27B1">
        <w:trPr>
          <w:trHeight w:val="569"/>
        </w:trPr>
        <w:tc>
          <w:tcPr>
            <w:tcW w:w="4182" w:type="dxa"/>
            <w:vAlign w:val="bottom"/>
          </w:tcPr>
          <w:p w:rsidR="00E53CCF" w:rsidRPr="002A6F2E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Подпрограмма «Регулирование качества окружающей среды Аксубаевского муниципального района на 2016 – 2020 годы»</w:t>
            </w:r>
          </w:p>
        </w:tc>
        <w:tc>
          <w:tcPr>
            <w:tcW w:w="1644" w:type="dxa"/>
            <w:vAlign w:val="bottom"/>
          </w:tcPr>
          <w:p w:rsidR="00E53CCF" w:rsidRPr="002A6F2E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09 1 00 0000 0</w:t>
            </w:r>
          </w:p>
        </w:tc>
        <w:tc>
          <w:tcPr>
            <w:tcW w:w="871" w:type="dxa"/>
            <w:vAlign w:val="bottom"/>
          </w:tcPr>
          <w:p w:rsidR="00E53CCF" w:rsidRPr="002A6F2E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2A6F2E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2A6F2E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2A6F2E" w:rsidRDefault="00E53CCF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2336,5</w:t>
            </w:r>
          </w:p>
        </w:tc>
        <w:tc>
          <w:tcPr>
            <w:tcW w:w="1337" w:type="dxa"/>
            <w:vAlign w:val="bottom"/>
          </w:tcPr>
          <w:p w:rsidR="00E53CCF" w:rsidRPr="002A6F2E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2336,5</w:t>
            </w:r>
          </w:p>
        </w:tc>
      </w:tr>
      <w:tr w:rsidR="00E53CCF" w:rsidRPr="00371815" w:rsidTr="007C27B1">
        <w:trPr>
          <w:trHeight w:val="569"/>
        </w:trPr>
        <w:tc>
          <w:tcPr>
            <w:tcW w:w="4182" w:type="dxa"/>
            <w:vAlign w:val="bottom"/>
          </w:tcPr>
          <w:p w:rsidR="00E53CCF" w:rsidRPr="002A6F2E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охраны окружающей среды»</w:t>
            </w:r>
          </w:p>
        </w:tc>
        <w:tc>
          <w:tcPr>
            <w:tcW w:w="1644" w:type="dxa"/>
            <w:vAlign w:val="bottom"/>
          </w:tcPr>
          <w:p w:rsidR="00E53CCF" w:rsidRPr="002A6F2E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09 1 01 0000 0</w:t>
            </w:r>
          </w:p>
        </w:tc>
        <w:tc>
          <w:tcPr>
            <w:tcW w:w="871" w:type="dxa"/>
            <w:vAlign w:val="bottom"/>
          </w:tcPr>
          <w:p w:rsidR="00E53CCF" w:rsidRPr="002A6F2E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2A6F2E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2A6F2E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2A6F2E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2336,5</w:t>
            </w:r>
          </w:p>
        </w:tc>
        <w:tc>
          <w:tcPr>
            <w:tcW w:w="1337" w:type="dxa"/>
            <w:vAlign w:val="bottom"/>
          </w:tcPr>
          <w:p w:rsidR="00E53CCF" w:rsidRPr="002A6F2E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2336,5</w:t>
            </w:r>
          </w:p>
        </w:tc>
      </w:tr>
      <w:tr w:rsidR="00E53CCF" w:rsidRPr="00371815" w:rsidTr="007C27B1">
        <w:trPr>
          <w:trHeight w:val="569"/>
        </w:trPr>
        <w:tc>
          <w:tcPr>
            <w:tcW w:w="4182" w:type="dxa"/>
            <w:vAlign w:val="bottom"/>
          </w:tcPr>
          <w:p w:rsidR="00E53CCF" w:rsidRPr="002A6F2E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Мероприятия по регулированию качества окружающей среды</w:t>
            </w:r>
          </w:p>
        </w:tc>
        <w:tc>
          <w:tcPr>
            <w:tcW w:w="1644" w:type="dxa"/>
            <w:vAlign w:val="bottom"/>
          </w:tcPr>
          <w:p w:rsidR="00E53CCF" w:rsidRPr="002A6F2E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871" w:type="dxa"/>
            <w:vAlign w:val="bottom"/>
          </w:tcPr>
          <w:p w:rsidR="00E53CCF" w:rsidRPr="002A6F2E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2A6F2E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2A6F2E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2A6F2E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2336,5</w:t>
            </w:r>
          </w:p>
        </w:tc>
        <w:tc>
          <w:tcPr>
            <w:tcW w:w="1337" w:type="dxa"/>
            <w:vAlign w:val="bottom"/>
          </w:tcPr>
          <w:p w:rsidR="00E53CCF" w:rsidRPr="002A6F2E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2336,5</w:t>
            </w:r>
          </w:p>
        </w:tc>
      </w:tr>
      <w:tr w:rsidR="00E53CCF" w:rsidRPr="00371815" w:rsidTr="007C27B1">
        <w:trPr>
          <w:trHeight w:val="569"/>
        </w:trPr>
        <w:tc>
          <w:tcPr>
            <w:tcW w:w="4182" w:type="dxa"/>
            <w:vAlign w:val="bottom"/>
          </w:tcPr>
          <w:p w:rsidR="00E53CCF" w:rsidRPr="002A6F2E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E53CCF" w:rsidRPr="002A6F2E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871" w:type="dxa"/>
            <w:vAlign w:val="bottom"/>
          </w:tcPr>
          <w:p w:rsidR="00E53CCF" w:rsidRPr="002A6F2E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2A6F2E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2A6F2E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2A6F2E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2336,5</w:t>
            </w:r>
          </w:p>
        </w:tc>
        <w:tc>
          <w:tcPr>
            <w:tcW w:w="1337" w:type="dxa"/>
            <w:vAlign w:val="bottom"/>
          </w:tcPr>
          <w:p w:rsidR="00E53CCF" w:rsidRPr="002A6F2E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2336,5</w:t>
            </w:r>
          </w:p>
        </w:tc>
      </w:tr>
      <w:tr w:rsidR="00E53CCF" w:rsidRPr="00371815" w:rsidTr="007C27B1">
        <w:trPr>
          <w:trHeight w:val="569"/>
        </w:trPr>
        <w:tc>
          <w:tcPr>
            <w:tcW w:w="4182" w:type="dxa"/>
            <w:vAlign w:val="bottom"/>
          </w:tcPr>
          <w:p w:rsidR="00E53CCF" w:rsidRPr="00D52896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1644" w:type="dxa"/>
            <w:vAlign w:val="bottom"/>
          </w:tcPr>
          <w:p w:rsidR="00E53CCF" w:rsidRPr="00D52896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871" w:type="dxa"/>
            <w:vAlign w:val="bottom"/>
          </w:tcPr>
          <w:p w:rsidR="00E53CCF" w:rsidRPr="00D52896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D52896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E53CCF" w:rsidRPr="00D52896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Pr="002A6F2E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2336,5</w:t>
            </w:r>
          </w:p>
        </w:tc>
        <w:tc>
          <w:tcPr>
            <w:tcW w:w="1337" w:type="dxa"/>
            <w:vAlign w:val="bottom"/>
          </w:tcPr>
          <w:p w:rsidR="00E53CCF" w:rsidRPr="002A6F2E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2336,5</w:t>
            </w:r>
          </w:p>
        </w:tc>
      </w:tr>
      <w:tr w:rsidR="00E53CCF" w:rsidRPr="00371815" w:rsidTr="007C27B1">
        <w:trPr>
          <w:trHeight w:val="569"/>
        </w:trPr>
        <w:tc>
          <w:tcPr>
            <w:tcW w:w="4182" w:type="dxa"/>
            <w:vAlign w:val="bottom"/>
          </w:tcPr>
          <w:p w:rsidR="00E53CCF" w:rsidRPr="00D52896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644" w:type="dxa"/>
            <w:vAlign w:val="bottom"/>
          </w:tcPr>
          <w:p w:rsidR="00E53CCF" w:rsidRPr="00D52896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871" w:type="dxa"/>
            <w:vAlign w:val="bottom"/>
          </w:tcPr>
          <w:p w:rsidR="00E53CCF" w:rsidRPr="00D52896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D52896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E53CCF" w:rsidRPr="00D52896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292" w:type="dxa"/>
            <w:vAlign w:val="bottom"/>
          </w:tcPr>
          <w:p w:rsidR="00E53CCF" w:rsidRPr="002A6F2E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2336,5</w:t>
            </w:r>
          </w:p>
        </w:tc>
        <w:tc>
          <w:tcPr>
            <w:tcW w:w="1337" w:type="dxa"/>
            <w:vAlign w:val="bottom"/>
          </w:tcPr>
          <w:p w:rsidR="00E53CCF" w:rsidRPr="002A6F2E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2336,5</w:t>
            </w:r>
          </w:p>
        </w:tc>
      </w:tr>
      <w:tr w:rsidR="00E53CCF" w:rsidRPr="00371815" w:rsidTr="00C93271">
        <w:trPr>
          <w:trHeight w:val="569"/>
        </w:trPr>
        <w:tc>
          <w:tcPr>
            <w:tcW w:w="4182" w:type="dxa"/>
            <w:vAlign w:val="bottom"/>
          </w:tcPr>
          <w:p w:rsidR="00E53CCF" w:rsidRPr="00D2329A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молодежной политики, физической культуры и спорта  в Аксубаевском муниципальном районе на 2016 – 2020 годы»</w:t>
            </w:r>
          </w:p>
        </w:tc>
        <w:tc>
          <w:tcPr>
            <w:tcW w:w="1644" w:type="dxa"/>
            <w:vAlign w:val="bottom"/>
          </w:tcPr>
          <w:p w:rsidR="00E53CCF" w:rsidRPr="00D2329A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10 0 00 0000 0</w:t>
            </w:r>
          </w:p>
        </w:tc>
        <w:tc>
          <w:tcPr>
            <w:tcW w:w="871" w:type="dxa"/>
            <w:vAlign w:val="bottom"/>
          </w:tcPr>
          <w:p w:rsidR="00E53CCF" w:rsidRPr="00D2329A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D2329A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D2329A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D2329A" w:rsidRDefault="00E53CCF" w:rsidP="008242B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11651,3</w:t>
            </w:r>
          </w:p>
        </w:tc>
        <w:tc>
          <w:tcPr>
            <w:tcW w:w="1337" w:type="dxa"/>
            <w:vAlign w:val="bottom"/>
          </w:tcPr>
          <w:p w:rsidR="00E53CCF" w:rsidRPr="00D2329A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11688,7</w:t>
            </w:r>
          </w:p>
        </w:tc>
      </w:tr>
      <w:tr w:rsidR="00E53CCF" w:rsidRPr="00371815" w:rsidTr="00C93271">
        <w:trPr>
          <w:trHeight w:val="569"/>
        </w:trPr>
        <w:tc>
          <w:tcPr>
            <w:tcW w:w="4182" w:type="dxa"/>
            <w:vAlign w:val="bottom"/>
          </w:tcPr>
          <w:p w:rsidR="00E53CCF" w:rsidRPr="00FB4C41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Подпрограмма «Развитие физической культуры и спорта в Аксубаевском муниципальном районе на 2016 – 2020 годы»</w:t>
            </w:r>
          </w:p>
        </w:tc>
        <w:tc>
          <w:tcPr>
            <w:tcW w:w="1644" w:type="dxa"/>
            <w:vAlign w:val="bottom"/>
          </w:tcPr>
          <w:p w:rsidR="00E53CCF" w:rsidRPr="00FB4C41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10 1 00 0000 0</w:t>
            </w:r>
          </w:p>
        </w:tc>
        <w:tc>
          <w:tcPr>
            <w:tcW w:w="871" w:type="dxa"/>
            <w:vAlign w:val="bottom"/>
          </w:tcPr>
          <w:p w:rsidR="00E53CCF" w:rsidRPr="00FB4C41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FB4C41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FB4C41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FB4C41" w:rsidRDefault="00E53CCF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10683</w:t>
            </w:r>
          </w:p>
        </w:tc>
        <w:tc>
          <w:tcPr>
            <w:tcW w:w="1337" w:type="dxa"/>
            <w:vAlign w:val="bottom"/>
          </w:tcPr>
          <w:p w:rsidR="00E53CCF" w:rsidRPr="00FB4C41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10720,4</w:t>
            </w:r>
          </w:p>
        </w:tc>
      </w:tr>
      <w:tr w:rsidR="00E53CCF" w:rsidRPr="00371815" w:rsidTr="00C93271">
        <w:trPr>
          <w:trHeight w:val="569"/>
        </w:trPr>
        <w:tc>
          <w:tcPr>
            <w:tcW w:w="4182" w:type="dxa"/>
            <w:vAlign w:val="bottom"/>
          </w:tcPr>
          <w:p w:rsidR="00E53CCF" w:rsidRPr="00FB4C41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государственной политики в области физической культуры и спорта Аксубаевском муниципальном районе»</w:t>
            </w:r>
          </w:p>
        </w:tc>
        <w:tc>
          <w:tcPr>
            <w:tcW w:w="1644" w:type="dxa"/>
            <w:vAlign w:val="bottom"/>
          </w:tcPr>
          <w:p w:rsidR="00E53CCF" w:rsidRPr="00FB4C41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10 1 01 0000 0</w:t>
            </w:r>
          </w:p>
        </w:tc>
        <w:tc>
          <w:tcPr>
            <w:tcW w:w="871" w:type="dxa"/>
            <w:vAlign w:val="bottom"/>
          </w:tcPr>
          <w:p w:rsidR="00E53CCF" w:rsidRPr="00FB4C41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FB4C41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FB4C41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FB4C41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10683</w:t>
            </w:r>
          </w:p>
        </w:tc>
        <w:tc>
          <w:tcPr>
            <w:tcW w:w="1337" w:type="dxa"/>
            <w:vAlign w:val="bottom"/>
          </w:tcPr>
          <w:p w:rsidR="00E53CCF" w:rsidRPr="00FB4C41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10720,4</w:t>
            </w:r>
          </w:p>
        </w:tc>
      </w:tr>
      <w:tr w:rsidR="00E53CCF" w:rsidRPr="00371815" w:rsidTr="00C93271">
        <w:trPr>
          <w:trHeight w:val="569"/>
        </w:trPr>
        <w:tc>
          <w:tcPr>
            <w:tcW w:w="4182" w:type="dxa"/>
            <w:vAlign w:val="bottom"/>
          </w:tcPr>
          <w:p w:rsidR="00E53CCF" w:rsidRPr="00FB4C41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1644" w:type="dxa"/>
            <w:vAlign w:val="bottom"/>
          </w:tcPr>
          <w:p w:rsidR="00E53CCF" w:rsidRPr="00FB4C41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871" w:type="dxa"/>
            <w:vAlign w:val="bottom"/>
          </w:tcPr>
          <w:p w:rsidR="00E53CCF" w:rsidRPr="00FB4C41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FB4C41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FB4C41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FB4C41" w:rsidRDefault="00E53CCF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  <w:tc>
          <w:tcPr>
            <w:tcW w:w="1337" w:type="dxa"/>
            <w:vAlign w:val="bottom"/>
          </w:tcPr>
          <w:p w:rsidR="00E53CCF" w:rsidRPr="00FB4C41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</w:tr>
      <w:tr w:rsidR="00E53CCF" w:rsidRPr="00371815" w:rsidTr="00C93271">
        <w:trPr>
          <w:trHeight w:val="569"/>
        </w:trPr>
        <w:tc>
          <w:tcPr>
            <w:tcW w:w="4182" w:type="dxa"/>
            <w:vAlign w:val="bottom"/>
          </w:tcPr>
          <w:p w:rsidR="00E53CCF" w:rsidRPr="00A20A22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E53CCF" w:rsidRPr="00A20A22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871" w:type="dxa"/>
            <w:vAlign w:val="bottom"/>
          </w:tcPr>
          <w:p w:rsidR="00E53CCF" w:rsidRPr="00A20A22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A20A22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A20A22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A20A22" w:rsidRDefault="00E53CCF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  <w:tc>
          <w:tcPr>
            <w:tcW w:w="1337" w:type="dxa"/>
            <w:vAlign w:val="bottom"/>
          </w:tcPr>
          <w:p w:rsidR="00E53CCF" w:rsidRPr="00A20A22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</w:tr>
      <w:tr w:rsidR="00E53CCF" w:rsidRPr="00371815" w:rsidTr="00C93271">
        <w:trPr>
          <w:trHeight w:val="569"/>
        </w:trPr>
        <w:tc>
          <w:tcPr>
            <w:tcW w:w="4182" w:type="dxa"/>
            <w:vAlign w:val="bottom"/>
          </w:tcPr>
          <w:p w:rsidR="00E53CCF" w:rsidRPr="00A20A22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644" w:type="dxa"/>
            <w:vAlign w:val="bottom"/>
          </w:tcPr>
          <w:p w:rsidR="00E53CCF" w:rsidRPr="00A20A22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871" w:type="dxa"/>
            <w:vAlign w:val="bottom"/>
          </w:tcPr>
          <w:p w:rsidR="00E53CCF" w:rsidRPr="00A20A22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A20A22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E53CCF" w:rsidRPr="00A20A22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Pr="00A20A22" w:rsidRDefault="00E53CCF" w:rsidP="00D06B7E">
            <w:pPr>
              <w:spacing w:after="12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    434,4</w:t>
            </w:r>
          </w:p>
        </w:tc>
        <w:tc>
          <w:tcPr>
            <w:tcW w:w="1337" w:type="dxa"/>
            <w:vAlign w:val="bottom"/>
          </w:tcPr>
          <w:p w:rsidR="00E53CCF" w:rsidRPr="00A20A22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</w:tr>
      <w:tr w:rsidR="00E53CCF" w:rsidRPr="00371815" w:rsidTr="00C93271">
        <w:trPr>
          <w:trHeight w:val="569"/>
        </w:trPr>
        <w:tc>
          <w:tcPr>
            <w:tcW w:w="4182" w:type="dxa"/>
            <w:vAlign w:val="bottom"/>
          </w:tcPr>
          <w:p w:rsidR="00E53CCF" w:rsidRPr="00A20A22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644" w:type="dxa"/>
            <w:vAlign w:val="bottom"/>
          </w:tcPr>
          <w:p w:rsidR="00E53CCF" w:rsidRPr="00A20A22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871" w:type="dxa"/>
            <w:vAlign w:val="bottom"/>
          </w:tcPr>
          <w:p w:rsidR="00E53CCF" w:rsidRPr="00A20A22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A20A22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E53CCF" w:rsidRPr="00A20A22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92" w:type="dxa"/>
            <w:vAlign w:val="bottom"/>
          </w:tcPr>
          <w:p w:rsidR="00E53CCF" w:rsidRPr="00A20A22" w:rsidRDefault="00E53CCF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  <w:tc>
          <w:tcPr>
            <w:tcW w:w="1337" w:type="dxa"/>
            <w:vAlign w:val="bottom"/>
          </w:tcPr>
          <w:p w:rsidR="00E53CCF" w:rsidRPr="00A20A22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434,4</w:t>
            </w:r>
          </w:p>
        </w:tc>
      </w:tr>
      <w:tr w:rsidR="00E53CCF" w:rsidRPr="00371815" w:rsidTr="00C93271">
        <w:trPr>
          <w:trHeight w:val="569"/>
        </w:trPr>
        <w:tc>
          <w:tcPr>
            <w:tcW w:w="4182" w:type="dxa"/>
            <w:vAlign w:val="bottom"/>
          </w:tcPr>
          <w:p w:rsidR="00E53CCF" w:rsidRPr="007E772F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подведомственных учреждений спортивной подготовки</w:t>
            </w:r>
          </w:p>
        </w:tc>
        <w:tc>
          <w:tcPr>
            <w:tcW w:w="1644" w:type="dxa"/>
            <w:vAlign w:val="bottom"/>
          </w:tcPr>
          <w:p w:rsidR="00E53CCF" w:rsidRPr="007E772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871" w:type="dxa"/>
            <w:vAlign w:val="bottom"/>
          </w:tcPr>
          <w:p w:rsidR="00E53CCF" w:rsidRPr="007E772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7E772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7E772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FB4C41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10248,6</w:t>
            </w:r>
          </w:p>
        </w:tc>
        <w:tc>
          <w:tcPr>
            <w:tcW w:w="1337" w:type="dxa"/>
            <w:vAlign w:val="bottom"/>
          </w:tcPr>
          <w:p w:rsidR="00E53CCF" w:rsidRPr="00FB4C41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10286</w:t>
            </w:r>
          </w:p>
        </w:tc>
      </w:tr>
      <w:tr w:rsidR="00E53CCF" w:rsidRPr="00371815" w:rsidTr="00C93271">
        <w:trPr>
          <w:trHeight w:val="569"/>
        </w:trPr>
        <w:tc>
          <w:tcPr>
            <w:tcW w:w="4182" w:type="dxa"/>
            <w:vAlign w:val="bottom"/>
          </w:tcPr>
          <w:p w:rsidR="00E53CCF" w:rsidRPr="007E772F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vAlign w:val="bottom"/>
          </w:tcPr>
          <w:p w:rsidR="00E53CCF" w:rsidRPr="007E772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871" w:type="dxa"/>
            <w:vAlign w:val="bottom"/>
          </w:tcPr>
          <w:p w:rsidR="00E53CCF" w:rsidRPr="007E772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E53CCF" w:rsidRPr="007E772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7E772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FB4C41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10248,6</w:t>
            </w:r>
          </w:p>
        </w:tc>
        <w:tc>
          <w:tcPr>
            <w:tcW w:w="1337" w:type="dxa"/>
            <w:vAlign w:val="bottom"/>
          </w:tcPr>
          <w:p w:rsidR="00E53CCF" w:rsidRPr="00FB4C41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10286</w:t>
            </w:r>
          </w:p>
        </w:tc>
      </w:tr>
      <w:tr w:rsidR="00E53CCF" w:rsidRPr="00371815" w:rsidTr="00C93271">
        <w:trPr>
          <w:trHeight w:val="569"/>
        </w:trPr>
        <w:tc>
          <w:tcPr>
            <w:tcW w:w="4182" w:type="dxa"/>
            <w:vAlign w:val="bottom"/>
          </w:tcPr>
          <w:p w:rsidR="00E53CCF" w:rsidRPr="007E772F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644" w:type="dxa"/>
            <w:vAlign w:val="bottom"/>
          </w:tcPr>
          <w:p w:rsidR="00E53CCF" w:rsidRPr="007E772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871" w:type="dxa"/>
            <w:vAlign w:val="bottom"/>
          </w:tcPr>
          <w:p w:rsidR="00E53CCF" w:rsidRPr="007E772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E53CCF" w:rsidRPr="007E772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E53CCF" w:rsidRPr="007E772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Pr="00FB4C41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10248,6</w:t>
            </w:r>
          </w:p>
        </w:tc>
        <w:tc>
          <w:tcPr>
            <w:tcW w:w="1337" w:type="dxa"/>
            <w:vAlign w:val="bottom"/>
          </w:tcPr>
          <w:p w:rsidR="00E53CCF" w:rsidRPr="00FB4C41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10286</w:t>
            </w:r>
          </w:p>
        </w:tc>
      </w:tr>
      <w:tr w:rsidR="00E53CCF" w:rsidRPr="00371815" w:rsidTr="00C93271">
        <w:trPr>
          <w:trHeight w:val="569"/>
        </w:trPr>
        <w:tc>
          <w:tcPr>
            <w:tcW w:w="4182" w:type="dxa"/>
            <w:vAlign w:val="bottom"/>
          </w:tcPr>
          <w:p w:rsidR="00E53CCF" w:rsidRPr="007E772F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644" w:type="dxa"/>
            <w:vAlign w:val="bottom"/>
          </w:tcPr>
          <w:p w:rsidR="00E53CCF" w:rsidRPr="007E772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871" w:type="dxa"/>
            <w:vAlign w:val="bottom"/>
          </w:tcPr>
          <w:p w:rsidR="00E53CCF" w:rsidRPr="007E772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E53CCF" w:rsidRPr="007E772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E53CCF" w:rsidRPr="007E772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E53CCF" w:rsidRPr="00FB4C41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10248,6</w:t>
            </w:r>
          </w:p>
        </w:tc>
        <w:tc>
          <w:tcPr>
            <w:tcW w:w="1337" w:type="dxa"/>
            <w:vAlign w:val="bottom"/>
          </w:tcPr>
          <w:p w:rsidR="00E53CCF" w:rsidRPr="00FB4C41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10286</w:t>
            </w:r>
          </w:p>
        </w:tc>
      </w:tr>
      <w:tr w:rsidR="00E53CCF" w:rsidRPr="00371815" w:rsidTr="004C567B">
        <w:trPr>
          <w:trHeight w:val="569"/>
        </w:trPr>
        <w:tc>
          <w:tcPr>
            <w:tcW w:w="4182" w:type="dxa"/>
            <w:vAlign w:val="bottom"/>
          </w:tcPr>
          <w:p w:rsidR="00E53CCF" w:rsidRPr="00047D3F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Подпрограмма «Молодежь Аксубаевского муниципального района на 2016 – 2020 годы»</w:t>
            </w:r>
          </w:p>
        </w:tc>
        <w:tc>
          <w:tcPr>
            <w:tcW w:w="1644" w:type="dxa"/>
            <w:vAlign w:val="bottom"/>
          </w:tcPr>
          <w:p w:rsidR="00E53CCF" w:rsidRPr="00047D3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10 4 00 0000 0</w:t>
            </w:r>
          </w:p>
        </w:tc>
        <w:tc>
          <w:tcPr>
            <w:tcW w:w="871" w:type="dxa"/>
            <w:vAlign w:val="bottom"/>
          </w:tcPr>
          <w:p w:rsidR="00E53CCF" w:rsidRPr="00047D3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047D3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047D3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047D3F" w:rsidRDefault="00E53CCF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968,3</w:t>
            </w:r>
          </w:p>
        </w:tc>
        <w:tc>
          <w:tcPr>
            <w:tcW w:w="1337" w:type="dxa"/>
            <w:vAlign w:val="bottom"/>
          </w:tcPr>
          <w:p w:rsidR="00E53CCF" w:rsidRPr="00047D3F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968,3</w:t>
            </w:r>
          </w:p>
        </w:tc>
      </w:tr>
      <w:tr w:rsidR="00E53CCF" w:rsidRPr="00371815" w:rsidTr="004C567B">
        <w:trPr>
          <w:trHeight w:val="569"/>
        </w:trPr>
        <w:tc>
          <w:tcPr>
            <w:tcW w:w="4182" w:type="dxa"/>
            <w:vAlign w:val="bottom"/>
          </w:tcPr>
          <w:p w:rsidR="00E53CCF" w:rsidRPr="00047D3F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 молодежной политики в Аксубаевском муниципальном районе»</w:t>
            </w:r>
          </w:p>
        </w:tc>
        <w:tc>
          <w:tcPr>
            <w:tcW w:w="1644" w:type="dxa"/>
            <w:vAlign w:val="bottom"/>
          </w:tcPr>
          <w:p w:rsidR="00E53CCF" w:rsidRPr="00047D3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10 4 01 0000 0</w:t>
            </w:r>
          </w:p>
        </w:tc>
        <w:tc>
          <w:tcPr>
            <w:tcW w:w="871" w:type="dxa"/>
            <w:vAlign w:val="bottom"/>
          </w:tcPr>
          <w:p w:rsidR="00E53CCF" w:rsidRPr="00047D3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047D3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047D3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047D3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968,3</w:t>
            </w:r>
          </w:p>
        </w:tc>
        <w:tc>
          <w:tcPr>
            <w:tcW w:w="1337" w:type="dxa"/>
            <w:vAlign w:val="bottom"/>
          </w:tcPr>
          <w:p w:rsidR="00E53CCF" w:rsidRPr="00047D3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968,3</w:t>
            </w:r>
          </w:p>
        </w:tc>
      </w:tr>
      <w:tr w:rsidR="00E53CCF" w:rsidRPr="00371815" w:rsidTr="004C567B">
        <w:trPr>
          <w:trHeight w:val="569"/>
        </w:trPr>
        <w:tc>
          <w:tcPr>
            <w:tcW w:w="4182" w:type="dxa"/>
            <w:vAlign w:val="bottom"/>
          </w:tcPr>
          <w:p w:rsidR="00E53CCF" w:rsidRPr="00047D3F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644" w:type="dxa"/>
            <w:vAlign w:val="bottom"/>
          </w:tcPr>
          <w:p w:rsidR="00E53CCF" w:rsidRPr="00047D3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871" w:type="dxa"/>
            <w:vAlign w:val="bottom"/>
          </w:tcPr>
          <w:p w:rsidR="00E53CCF" w:rsidRPr="00047D3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047D3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047D3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047D3F" w:rsidRDefault="00E53CCF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</w:t>
            </w:r>
          </w:p>
        </w:tc>
        <w:tc>
          <w:tcPr>
            <w:tcW w:w="1337" w:type="dxa"/>
            <w:vAlign w:val="bottom"/>
          </w:tcPr>
          <w:p w:rsidR="00E53CCF" w:rsidRPr="00047D3F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172</w:t>
            </w:r>
          </w:p>
        </w:tc>
      </w:tr>
      <w:tr w:rsidR="00E53CCF" w:rsidRPr="00371815" w:rsidTr="004C567B">
        <w:trPr>
          <w:trHeight w:val="569"/>
        </w:trPr>
        <w:tc>
          <w:tcPr>
            <w:tcW w:w="4182" w:type="dxa"/>
            <w:vAlign w:val="bottom"/>
          </w:tcPr>
          <w:p w:rsidR="00E53CCF" w:rsidRPr="00393DE1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93DE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vAlign w:val="bottom"/>
          </w:tcPr>
          <w:p w:rsidR="00E53CCF" w:rsidRPr="00047D3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871" w:type="dxa"/>
            <w:vAlign w:val="bottom"/>
          </w:tcPr>
          <w:p w:rsidR="00E53CCF" w:rsidRPr="00047D3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E53CCF" w:rsidRPr="00047D3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047D3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Default="00E53CCF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</w:p>
        </w:tc>
        <w:tc>
          <w:tcPr>
            <w:tcW w:w="1337" w:type="dxa"/>
            <w:vAlign w:val="bottom"/>
          </w:tcPr>
          <w:p w:rsidR="00E53CCF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</w:p>
        </w:tc>
      </w:tr>
      <w:tr w:rsidR="00E53CCF" w:rsidRPr="00371815" w:rsidTr="004C567B">
        <w:trPr>
          <w:trHeight w:val="569"/>
        </w:trPr>
        <w:tc>
          <w:tcPr>
            <w:tcW w:w="4182" w:type="dxa"/>
            <w:vAlign w:val="bottom"/>
          </w:tcPr>
          <w:p w:rsidR="00E53CCF" w:rsidRPr="00047D3F" w:rsidRDefault="00E53CCF" w:rsidP="00786A5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E53CCF" w:rsidRPr="00047D3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871" w:type="dxa"/>
            <w:vAlign w:val="bottom"/>
          </w:tcPr>
          <w:p w:rsidR="00E53CCF" w:rsidRPr="00047D3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  <w:r w:rsidRPr="00047D3F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508" w:type="dxa"/>
            <w:vAlign w:val="bottom"/>
          </w:tcPr>
          <w:p w:rsidR="00E53CCF" w:rsidRPr="00047D3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53CCF" w:rsidRPr="00047D3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Default="00E53CCF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</w:p>
        </w:tc>
        <w:tc>
          <w:tcPr>
            <w:tcW w:w="1337" w:type="dxa"/>
            <w:vAlign w:val="bottom"/>
          </w:tcPr>
          <w:p w:rsidR="00E53CCF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</w:p>
        </w:tc>
      </w:tr>
      <w:tr w:rsidR="00E53CCF" w:rsidRPr="00371815" w:rsidTr="004C567B">
        <w:trPr>
          <w:trHeight w:val="569"/>
        </w:trPr>
        <w:tc>
          <w:tcPr>
            <w:tcW w:w="4182" w:type="dxa"/>
            <w:vAlign w:val="bottom"/>
          </w:tcPr>
          <w:p w:rsidR="00E53CCF" w:rsidRPr="00047D3F" w:rsidRDefault="00E53CCF" w:rsidP="00786A5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1644" w:type="dxa"/>
            <w:vAlign w:val="bottom"/>
          </w:tcPr>
          <w:p w:rsidR="00E53CCF" w:rsidRPr="00047D3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871" w:type="dxa"/>
            <w:vAlign w:val="bottom"/>
          </w:tcPr>
          <w:p w:rsidR="00E53CCF" w:rsidRPr="00047D3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E53CCF" w:rsidRPr="00047D3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53CCF" w:rsidRPr="00047D3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292" w:type="dxa"/>
            <w:vAlign w:val="bottom"/>
          </w:tcPr>
          <w:p w:rsidR="00E53CCF" w:rsidRDefault="00E53CCF" w:rsidP="008242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</w:p>
        </w:tc>
        <w:tc>
          <w:tcPr>
            <w:tcW w:w="1337" w:type="dxa"/>
            <w:vAlign w:val="bottom"/>
          </w:tcPr>
          <w:p w:rsidR="00E53CCF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</w:p>
        </w:tc>
      </w:tr>
      <w:tr w:rsidR="00E53CCF" w:rsidRPr="00371815" w:rsidTr="004C567B">
        <w:trPr>
          <w:trHeight w:val="569"/>
        </w:trPr>
        <w:tc>
          <w:tcPr>
            <w:tcW w:w="4182" w:type="dxa"/>
            <w:vAlign w:val="bottom"/>
          </w:tcPr>
          <w:p w:rsidR="00E53CCF" w:rsidRPr="00047D3F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E53CCF" w:rsidRPr="00047D3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871" w:type="dxa"/>
            <w:vAlign w:val="bottom"/>
          </w:tcPr>
          <w:p w:rsidR="00E53CCF" w:rsidRPr="00047D3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047D3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047D3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047D3F" w:rsidRDefault="00E53CCF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112</w:t>
            </w:r>
          </w:p>
        </w:tc>
        <w:tc>
          <w:tcPr>
            <w:tcW w:w="1337" w:type="dxa"/>
            <w:vAlign w:val="bottom"/>
          </w:tcPr>
          <w:p w:rsidR="00E53CCF" w:rsidRPr="00047D3F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112</w:t>
            </w:r>
          </w:p>
        </w:tc>
      </w:tr>
      <w:tr w:rsidR="00E53CCF" w:rsidRPr="00371815" w:rsidTr="004C567B">
        <w:trPr>
          <w:trHeight w:val="569"/>
        </w:trPr>
        <w:tc>
          <w:tcPr>
            <w:tcW w:w="4182" w:type="dxa"/>
            <w:vAlign w:val="bottom"/>
          </w:tcPr>
          <w:p w:rsidR="00E53CCF" w:rsidRPr="00047D3F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E53CCF" w:rsidRPr="00047D3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871" w:type="dxa"/>
            <w:vAlign w:val="bottom"/>
          </w:tcPr>
          <w:p w:rsidR="00E53CCF" w:rsidRPr="00047D3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047D3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53CCF" w:rsidRPr="00047D3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Pr="00047D3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112</w:t>
            </w:r>
          </w:p>
        </w:tc>
        <w:tc>
          <w:tcPr>
            <w:tcW w:w="1337" w:type="dxa"/>
            <w:vAlign w:val="bottom"/>
          </w:tcPr>
          <w:p w:rsidR="00E53CCF" w:rsidRPr="00047D3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112</w:t>
            </w:r>
          </w:p>
        </w:tc>
      </w:tr>
      <w:tr w:rsidR="00E53CCF" w:rsidRPr="00371815" w:rsidTr="004C567B">
        <w:trPr>
          <w:trHeight w:val="569"/>
        </w:trPr>
        <w:tc>
          <w:tcPr>
            <w:tcW w:w="4182" w:type="dxa"/>
            <w:vAlign w:val="bottom"/>
          </w:tcPr>
          <w:p w:rsidR="00E53CCF" w:rsidRPr="00047D3F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1644" w:type="dxa"/>
            <w:vAlign w:val="bottom"/>
          </w:tcPr>
          <w:p w:rsidR="00E53CCF" w:rsidRPr="00047D3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10 4 01 4310 0</w:t>
            </w:r>
          </w:p>
        </w:tc>
        <w:tc>
          <w:tcPr>
            <w:tcW w:w="871" w:type="dxa"/>
            <w:vAlign w:val="bottom"/>
          </w:tcPr>
          <w:p w:rsidR="00E53CCF" w:rsidRPr="00047D3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047D3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53CCF" w:rsidRPr="00047D3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292" w:type="dxa"/>
            <w:vAlign w:val="bottom"/>
          </w:tcPr>
          <w:p w:rsidR="00E53CCF" w:rsidRPr="00047D3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112</w:t>
            </w:r>
          </w:p>
        </w:tc>
        <w:tc>
          <w:tcPr>
            <w:tcW w:w="1337" w:type="dxa"/>
            <w:vAlign w:val="bottom"/>
          </w:tcPr>
          <w:p w:rsidR="00E53CCF" w:rsidRPr="00047D3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112</w:t>
            </w:r>
          </w:p>
        </w:tc>
      </w:tr>
      <w:tr w:rsidR="00E53CCF" w:rsidRPr="00371815" w:rsidTr="004C567B">
        <w:trPr>
          <w:trHeight w:val="569"/>
        </w:trPr>
        <w:tc>
          <w:tcPr>
            <w:tcW w:w="4182" w:type="dxa"/>
            <w:vAlign w:val="bottom"/>
          </w:tcPr>
          <w:p w:rsidR="00E53CCF" w:rsidRPr="00047D3F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 учреждений молодежной политики</w:t>
            </w:r>
          </w:p>
        </w:tc>
        <w:tc>
          <w:tcPr>
            <w:tcW w:w="1644" w:type="dxa"/>
            <w:vAlign w:val="bottom"/>
          </w:tcPr>
          <w:p w:rsidR="00E53CCF" w:rsidRPr="00047D3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10 4 01 4319 0</w:t>
            </w:r>
          </w:p>
        </w:tc>
        <w:tc>
          <w:tcPr>
            <w:tcW w:w="871" w:type="dxa"/>
            <w:vAlign w:val="bottom"/>
          </w:tcPr>
          <w:p w:rsidR="00E53CCF" w:rsidRPr="00047D3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047D3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047D3F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47D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047D3F" w:rsidRDefault="00E53CCF" w:rsidP="00EB609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796,3</w:t>
            </w:r>
          </w:p>
        </w:tc>
        <w:tc>
          <w:tcPr>
            <w:tcW w:w="1337" w:type="dxa"/>
            <w:vAlign w:val="bottom"/>
          </w:tcPr>
          <w:p w:rsidR="00E53CCF" w:rsidRPr="00047D3F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796,3</w:t>
            </w:r>
          </w:p>
        </w:tc>
      </w:tr>
      <w:tr w:rsidR="00E53CCF" w:rsidRPr="00371815" w:rsidTr="004C567B">
        <w:trPr>
          <w:trHeight w:val="569"/>
        </w:trPr>
        <w:tc>
          <w:tcPr>
            <w:tcW w:w="4182" w:type="dxa"/>
            <w:vAlign w:val="bottom"/>
          </w:tcPr>
          <w:p w:rsidR="00E53CCF" w:rsidRPr="003022B0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44" w:type="dxa"/>
            <w:vAlign w:val="bottom"/>
          </w:tcPr>
          <w:p w:rsidR="00E53CCF" w:rsidRPr="003022B0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10 4 01 4319 0</w:t>
            </w:r>
          </w:p>
        </w:tc>
        <w:tc>
          <w:tcPr>
            <w:tcW w:w="871" w:type="dxa"/>
            <w:vAlign w:val="bottom"/>
          </w:tcPr>
          <w:p w:rsidR="00E53CCF" w:rsidRPr="003022B0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E53CCF" w:rsidRPr="003022B0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3022B0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022B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047D3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796,3</w:t>
            </w:r>
          </w:p>
        </w:tc>
        <w:tc>
          <w:tcPr>
            <w:tcW w:w="1337" w:type="dxa"/>
            <w:vAlign w:val="bottom"/>
          </w:tcPr>
          <w:p w:rsidR="00E53CCF" w:rsidRPr="00047D3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796,3</w:t>
            </w:r>
          </w:p>
        </w:tc>
      </w:tr>
      <w:tr w:rsidR="00E53CCF" w:rsidRPr="00371815" w:rsidTr="004C567B">
        <w:trPr>
          <w:trHeight w:val="569"/>
        </w:trPr>
        <w:tc>
          <w:tcPr>
            <w:tcW w:w="4182" w:type="dxa"/>
            <w:vAlign w:val="bottom"/>
          </w:tcPr>
          <w:p w:rsidR="00E53CCF" w:rsidRPr="00DA3F84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644" w:type="dxa"/>
            <w:vAlign w:val="bottom"/>
          </w:tcPr>
          <w:p w:rsidR="00E53CCF" w:rsidRPr="00DA3F8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10 4 01 4319 0</w:t>
            </w:r>
          </w:p>
        </w:tc>
        <w:tc>
          <w:tcPr>
            <w:tcW w:w="871" w:type="dxa"/>
            <w:vAlign w:val="bottom"/>
          </w:tcPr>
          <w:p w:rsidR="00E53CCF" w:rsidRPr="00DA3F8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E53CCF" w:rsidRPr="00DA3F8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53CCF" w:rsidRPr="00DA3F8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Pr="00047D3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796,3</w:t>
            </w:r>
          </w:p>
        </w:tc>
        <w:tc>
          <w:tcPr>
            <w:tcW w:w="1337" w:type="dxa"/>
            <w:vAlign w:val="bottom"/>
          </w:tcPr>
          <w:p w:rsidR="00E53CCF" w:rsidRPr="00047D3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796,3</w:t>
            </w:r>
          </w:p>
        </w:tc>
      </w:tr>
      <w:tr w:rsidR="00E53CCF" w:rsidRPr="00371815" w:rsidTr="004C567B">
        <w:trPr>
          <w:trHeight w:val="569"/>
        </w:trPr>
        <w:tc>
          <w:tcPr>
            <w:tcW w:w="4182" w:type="dxa"/>
            <w:vAlign w:val="bottom"/>
          </w:tcPr>
          <w:p w:rsidR="00E53CCF" w:rsidRPr="00DA3F84" w:rsidRDefault="00E53CCF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1644" w:type="dxa"/>
            <w:vAlign w:val="bottom"/>
          </w:tcPr>
          <w:p w:rsidR="00E53CCF" w:rsidRPr="00DA3F8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10 4 01 4319 0</w:t>
            </w:r>
          </w:p>
        </w:tc>
        <w:tc>
          <w:tcPr>
            <w:tcW w:w="871" w:type="dxa"/>
            <w:vAlign w:val="bottom"/>
          </w:tcPr>
          <w:p w:rsidR="00E53CCF" w:rsidRPr="00DA3F8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08" w:type="dxa"/>
            <w:vAlign w:val="bottom"/>
          </w:tcPr>
          <w:p w:rsidR="00E53CCF" w:rsidRPr="00DA3F8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53CCF" w:rsidRPr="00DA3F8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A3F84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292" w:type="dxa"/>
            <w:vAlign w:val="bottom"/>
          </w:tcPr>
          <w:p w:rsidR="00E53CCF" w:rsidRPr="00047D3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796,3</w:t>
            </w:r>
          </w:p>
        </w:tc>
        <w:tc>
          <w:tcPr>
            <w:tcW w:w="1337" w:type="dxa"/>
            <w:vAlign w:val="bottom"/>
          </w:tcPr>
          <w:p w:rsidR="00E53CCF" w:rsidRPr="00047D3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796,3</w:t>
            </w:r>
          </w:p>
        </w:tc>
      </w:tr>
      <w:tr w:rsidR="00E53CCF" w:rsidRPr="00371815" w:rsidTr="004C567B">
        <w:trPr>
          <w:trHeight w:val="569"/>
        </w:trPr>
        <w:tc>
          <w:tcPr>
            <w:tcW w:w="4182" w:type="dxa"/>
            <w:vAlign w:val="bottom"/>
          </w:tcPr>
          <w:p w:rsidR="00E53CCF" w:rsidRPr="00492967" w:rsidRDefault="00E53CCF" w:rsidP="00786A5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92967">
              <w:rPr>
                <w:rFonts w:ascii="Times New Roman" w:hAnsi="Times New Roman"/>
                <w:b/>
              </w:rPr>
              <w:t>Мероприятия в части осуществления государственной программы "Развитие транспортной системы Республики Татарстан на 2014 – 2022 годы"</w:t>
            </w:r>
          </w:p>
        </w:tc>
        <w:tc>
          <w:tcPr>
            <w:tcW w:w="1644" w:type="dxa"/>
            <w:vAlign w:val="bottom"/>
          </w:tcPr>
          <w:p w:rsidR="00E53CCF" w:rsidRPr="00492967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92967">
              <w:rPr>
                <w:rFonts w:ascii="Times New Roman" w:hAnsi="Times New Roman"/>
                <w:b/>
                <w:color w:val="000000"/>
                <w:lang w:eastAsia="ru-RU"/>
              </w:rPr>
              <w:t>13 0 00 0000 0</w:t>
            </w:r>
          </w:p>
        </w:tc>
        <w:tc>
          <w:tcPr>
            <w:tcW w:w="871" w:type="dxa"/>
            <w:vAlign w:val="bottom"/>
          </w:tcPr>
          <w:p w:rsidR="00E53CCF" w:rsidRPr="00DA3F8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E53CCF" w:rsidRPr="00DA3F8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DA3F8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Pr="00B802F0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802F0">
              <w:rPr>
                <w:rFonts w:ascii="Times New Roman" w:hAnsi="Times New Roman"/>
                <w:b/>
                <w:color w:val="000000"/>
                <w:lang w:eastAsia="ru-RU"/>
              </w:rPr>
              <w:t>3248,3</w:t>
            </w:r>
          </w:p>
        </w:tc>
        <w:tc>
          <w:tcPr>
            <w:tcW w:w="1337" w:type="dxa"/>
            <w:vAlign w:val="bottom"/>
          </w:tcPr>
          <w:p w:rsidR="00E53CCF" w:rsidRPr="00B802F0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802F0">
              <w:rPr>
                <w:rFonts w:ascii="Times New Roman" w:hAnsi="Times New Roman"/>
                <w:b/>
                <w:color w:val="000000"/>
                <w:lang w:eastAsia="ru-RU"/>
              </w:rPr>
              <w:t>0</w:t>
            </w:r>
          </w:p>
        </w:tc>
      </w:tr>
      <w:tr w:rsidR="00E53CCF" w:rsidRPr="00371815" w:rsidTr="004C567B">
        <w:trPr>
          <w:trHeight w:val="569"/>
        </w:trPr>
        <w:tc>
          <w:tcPr>
            <w:tcW w:w="4182" w:type="dxa"/>
            <w:vAlign w:val="bottom"/>
          </w:tcPr>
          <w:p w:rsidR="00E53CCF" w:rsidRPr="00492967" w:rsidRDefault="00E53CCF" w:rsidP="00786A5F">
            <w:pPr>
              <w:spacing w:after="120" w:line="240" w:lineRule="auto"/>
              <w:jc w:val="both"/>
              <w:rPr>
                <w:rFonts w:ascii="Times New Roman" w:hAnsi="Times New Roman"/>
                <w:b/>
              </w:rPr>
            </w:pPr>
            <w:r w:rsidRPr="00492967">
              <w:rPr>
                <w:rFonts w:ascii="Times New Roman" w:hAnsi="Times New Roman"/>
              </w:rPr>
              <w:t>Отдельные мероприятия в области других видов транспорта</w:t>
            </w:r>
          </w:p>
        </w:tc>
        <w:tc>
          <w:tcPr>
            <w:tcW w:w="1644" w:type="dxa"/>
            <w:vAlign w:val="bottom"/>
          </w:tcPr>
          <w:p w:rsidR="00E53CCF" w:rsidRPr="00492967" w:rsidRDefault="00E53CCF" w:rsidP="00786A5F">
            <w:pPr>
              <w:spacing w:after="140"/>
              <w:jc w:val="center"/>
              <w:rPr>
                <w:rFonts w:ascii="Times New Roman" w:hAnsi="Times New Roman"/>
              </w:rPr>
            </w:pPr>
            <w:r w:rsidRPr="00492967">
              <w:rPr>
                <w:rFonts w:ascii="Times New Roman" w:hAnsi="Times New Roman"/>
              </w:rPr>
              <w:t>13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0317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</w:t>
            </w:r>
          </w:p>
        </w:tc>
        <w:tc>
          <w:tcPr>
            <w:tcW w:w="871" w:type="dxa"/>
            <w:vAlign w:val="bottom"/>
          </w:tcPr>
          <w:p w:rsidR="00E53CCF" w:rsidRPr="00DA3F8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E53CCF" w:rsidRPr="00DA3F8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DA3F8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3248,3</w:t>
            </w:r>
          </w:p>
        </w:tc>
        <w:tc>
          <w:tcPr>
            <w:tcW w:w="1337" w:type="dxa"/>
            <w:vAlign w:val="bottom"/>
          </w:tcPr>
          <w:p w:rsidR="00E53CC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  <w:tr w:rsidR="00E53CCF" w:rsidRPr="00371815" w:rsidTr="004C567B">
        <w:trPr>
          <w:trHeight w:val="569"/>
        </w:trPr>
        <w:tc>
          <w:tcPr>
            <w:tcW w:w="4182" w:type="dxa"/>
            <w:vAlign w:val="bottom"/>
          </w:tcPr>
          <w:p w:rsidR="00E53CCF" w:rsidRPr="00492967" w:rsidRDefault="00E53CCF" w:rsidP="00786A5F">
            <w:pPr>
              <w:spacing w:after="120" w:line="240" w:lineRule="auto"/>
              <w:jc w:val="both"/>
              <w:rPr>
                <w:rFonts w:ascii="Times New Roman" w:hAnsi="Times New Roman"/>
                <w:b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vAlign w:val="bottom"/>
          </w:tcPr>
          <w:p w:rsidR="00E53CCF" w:rsidRPr="00492967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92967">
              <w:rPr>
                <w:rFonts w:ascii="Times New Roman" w:hAnsi="Times New Roman"/>
              </w:rPr>
              <w:t>13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0317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</w:t>
            </w:r>
          </w:p>
        </w:tc>
        <w:tc>
          <w:tcPr>
            <w:tcW w:w="871" w:type="dxa"/>
            <w:vAlign w:val="bottom"/>
          </w:tcPr>
          <w:p w:rsidR="00E53CCF" w:rsidRPr="002569E0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69E0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E53CCF" w:rsidRPr="002569E0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2569E0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3248,3</w:t>
            </w:r>
          </w:p>
        </w:tc>
        <w:tc>
          <w:tcPr>
            <w:tcW w:w="1337" w:type="dxa"/>
            <w:vAlign w:val="bottom"/>
          </w:tcPr>
          <w:p w:rsidR="00E53CC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  <w:tr w:rsidR="00E53CCF" w:rsidRPr="00371815" w:rsidTr="004C567B">
        <w:trPr>
          <w:trHeight w:val="569"/>
        </w:trPr>
        <w:tc>
          <w:tcPr>
            <w:tcW w:w="4182" w:type="dxa"/>
            <w:vAlign w:val="bottom"/>
          </w:tcPr>
          <w:p w:rsidR="00E53CCF" w:rsidRPr="00492967" w:rsidRDefault="00E53CCF" w:rsidP="00786A5F">
            <w:pPr>
              <w:spacing w:after="120" w:line="240" w:lineRule="auto"/>
              <w:jc w:val="both"/>
              <w:rPr>
                <w:rFonts w:ascii="Times New Roman" w:hAnsi="Times New Roman"/>
                <w:b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644" w:type="dxa"/>
            <w:vAlign w:val="bottom"/>
          </w:tcPr>
          <w:p w:rsidR="00E53CCF" w:rsidRPr="00492967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92967">
              <w:rPr>
                <w:rFonts w:ascii="Times New Roman" w:hAnsi="Times New Roman"/>
              </w:rPr>
              <w:t>13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0317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</w:t>
            </w:r>
          </w:p>
        </w:tc>
        <w:tc>
          <w:tcPr>
            <w:tcW w:w="871" w:type="dxa"/>
            <w:vAlign w:val="bottom"/>
          </w:tcPr>
          <w:p w:rsidR="00E53CCF" w:rsidRPr="002569E0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69E0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E53CCF" w:rsidRPr="002569E0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E53CCF" w:rsidRPr="002569E0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3248,3</w:t>
            </w:r>
          </w:p>
        </w:tc>
        <w:tc>
          <w:tcPr>
            <w:tcW w:w="1337" w:type="dxa"/>
            <w:vAlign w:val="bottom"/>
          </w:tcPr>
          <w:p w:rsidR="00E53CC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  <w:tr w:rsidR="00E53CCF" w:rsidRPr="00371815" w:rsidTr="004C567B">
        <w:trPr>
          <w:trHeight w:val="569"/>
        </w:trPr>
        <w:tc>
          <w:tcPr>
            <w:tcW w:w="4182" w:type="dxa"/>
            <w:vAlign w:val="bottom"/>
          </w:tcPr>
          <w:p w:rsidR="00E53CCF" w:rsidRPr="00811BC6" w:rsidRDefault="00E53CCF" w:rsidP="00786A5F">
            <w:pPr>
              <w:spacing w:after="120" w:line="240" w:lineRule="auto"/>
              <w:jc w:val="both"/>
              <w:rPr>
                <w:rFonts w:ascii="Times New Roman" w:hAnsi="Times New Roman"/>
                <w:b/>
              </w:rPr>
            </w:pPr>
            <w:r w:rsidRPr="00811BC6">
              <w:rPr>
                <w:rFonts w:ascii="Times New Roman" w:hAnsi="Times New Roman"/>
              </w:rPr>
              <w:t>Транспорт</w:t>
            </w:r>
          </w:p>
        </w:tc>
        <w:tc>
          <w:tcPr>
            <w:tcW w:w="1644" w:type="dxa"/>
            <w:vAlign w:val="bottom"/>
          </w:tcPr>
          <w:p w:rsidR="00E53CCF" w:rsidRPr="00492967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92967">
              <w:rPr>
                <w:rFonts w:ascii="Times New Roman" w:hAnsi="Times New Roman"/>
              </w:rPr>
              <w:t>13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0317</w:t>
            </w:r>
            <w:r>
              <w:rPr>
                <w:rFonts w:ascii="Times New Roman" w:hAnsi="Times New Roman"/>
              </w:rPr>
              <w:t xml:space="preserve"> </w:t>
            </w:r>
            <w:r w:rsidRPr="00492967">
              <w:rPr>
                <w:rFonts w:ascii="Times New Roman" w:hAnsi="Times New Roman"/>
              </w:rPr>
              <w:t>0</w:t>
            </w:r>
          </w:p>
        </w:tc>
        <w:tc>
          <w:tcPr>
            <w:tcW w:w="871" w:type="dxa"/>
            <w:vAlign w:val="bottom"/>
          </w:tcPr>
          <w:p w:rsidR="00E53CCF" w:rsidRPr="002569E0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69E0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E53CCF" w:rsidRPr="002569E0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E53CCF" w:rsidRPr="002569E0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292" w:type="dxa"/>
            <w:vAlign w:val="bottom"/>
          </w:tcPr>
          <w:p w:rsidR="00E53CC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3248,3</w:t>
            </w:r>
          </w:p>
        </w:tc>
        <w:tc>
          <w:tcPr>
            <w:tcW w:w="1337" w:type="dxa"/>
            <w:vAlign w:val="bottom"/>
          </w:tcPr>
          <w:p w:rsidR="00E53CC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</w:tr>
      <w:tr w:rsidR="00E53CCF" w:rsidRPr="00371815" w:rsidTr="004C567B">
        <w:trPr>
          <w:trHeight w:val="569"/>
        </w:trPr>
        <w:tc>
          <w:tcPr>
            <w:tcW w:w="4182" w:type="dxa"/>
            <w:vAlign w:val="bottom"/>
          </w:tcPr>
          <w:p w:rsidR="00E53CCF" w:rsidRPr="00591D7F" w:rsidRDefault="00E53CCF" w:rsidP="00786A5F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91D7F">
              <w:rPr>
                <w:rFonts w:ascii="Times New Roman" w:hAnsi="Times New Roman"/>
                <w:b/>
                <w:color w:val="000000"/>
              </w:rPr>
              <w:t>Мероприятия в части осуществления государственной программы "Развитие сельского хозяйства и регулирование рынков сельскохозяйственной продукции, сырья и продовольствия в Республике Татарстан на 2013 – 2020 годы"</w:t>
            </w:r>
          </w:p>
        </w:tc>
        <w:tc>
          <w:tcPr>
            <w:tcW w:w="1644" w:type="dxa"/>
            <w:vAlign w:val="bottom"/>
          </w:tcPr>
          <w:p w:rsidR="00E53CCF" w:rsidRPr="00D2329A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14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871" w:type="dxa"/>
            <w:vAlign w:val="bottom"/>
          </w:tcPr>
          <w:p w:rsidR="00E53CCF" w:rsidRPr="00D2329A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D2329A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DA3F8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Pr="005F4311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F4311">
              <w:rPr>
                <w:rFonts w:ascii="Times New Roman" w:hAnsi="Times New Roman"/>
                <w:b/>
                <w:color w:val="000000"/>
                <w:lang w:eastAsia="ru-RU"/>
              </w:rPr>
              <w:t>563</w:t>
            </w:r>
          </w:p>
        </w:tc>
        <w:tc>
          <w:tcPr>
            <w:tcW w:w="1337" w:type="dxa"/>
            <w:vAlign w:val="bottom"/>
          </w:tcPr>
          <w:p w:rsidR="00E53CCF" w:rsidRPr="005F4311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563</w:t>
            </w:r>
          </w:p>
        </w:tc>
      </w:tr>
      <w:tr w:rsidR="00E53CCF" w:rsidRPr="00371815" w:rsidTr="004C567B">
        <w:trPr>
          <w:trHeight w:val="569"/>
        </w:trPr>
        <w:tc>
          <w:tcPr>
            <w:tcW w:w="4182" w:type="dxa"/>
            <w:vAlign w:val="bottom"/>
          </w:tcPr>
          <w:p w:rsidR="00E53CCF" w:rsidRPr="00D47B43" w:rsidRDefault="00E53CCF" w:rsidP="00786A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«Предупреждение болезней животных и защита населения от болезней общих для человека и животных»</w:t>
            </w:r>
          </w:p>
        </w:tc>
        <w:tc>
          <w:tcPr>
            <w:tcW w:w="1644" w:type="dxa"/>
            <w:vAlign w:val="bottom"/>
          </w:tcPr>
          <w:p w:rsidR="00E53CCF" w:rsidRPr="00D47B43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871" w:type="dxa"/>
            <w:vAlign w:val="bottom"/>
          </w:tcPr>
          <w:p w:rsidR="00E53CCF" w:rsidRPr="00D47B43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D47B43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DA3F8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  <w:tc>
          <w:tcPr>
            <w:tcW w:w="1337" w:type="dxa"/>
            <w:vAlign w:val="bottom"/>
          </w:tcPr>
          <w:p w:rsidR="00E53CC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</w:tr>
      <w:tr w:rsidR="00E53CCF" w:rsidRPr="00371815" w:rsidTr="004C567B">
        <w:trPr>
          <w:trHeight w:val="569"/>
        </w:trPr>
        <w:tc>
          <w:tcPr>
            <w:tcW w:w="4182" w:type="dxa"/>
            <w:vAlign w:val="bottom"/>
          </w:tcPr>
          <w:p w:rsidR="00E53CCF" w:rsidRPr="00D47B43" w:rsidRDefault="00E53CCF" w:rsidP="00786A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сфере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</w:p>
        </w:tc>
        <w:tc>
          <w:tcPr>
            <w:tcW w:w="1644" w:type="dxa"/>
            <w:vAlign w:val="bottom"/>
          </w:tcPr>
          <w:p w:rsidR="00E53CCF" w:rsidRPr="00D47B43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871" w:type="dxa"/>
            <w:vAlign w:val="bottom"/>
          </w:tcPr>
          <w:p w:rsidR="00E53CCF" w:rsidRPr="00D47B43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D47B43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DA3F8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  <w:tc>
          <w:tcPr>
            <w:tcW w:w="1337" w:type="dxa"/>
            <w:vAlign w:val="bottom"/>
          </w:tcPr>
          <w:p w:rsidR="00E53CC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</w:tr>
      <w:tr w:rsidR="00E53CCF" w:rsidRPr="00371815" w:rsidTr="004C567B">
        <w:trPr>
          <w:trHeight w:val="569"/>
        </w:trPr>
        <w:tc>
          <w:tcPr>
            <w:tcW w:w="4182" w:type="dxa"/>
            <w:vAlign w:val="bottom"/>
          </w:tcPr>
          <w:p w:rsidR="00E53CCF" w:rsidRPr="003F45B9" w:rsidRDefault="00E53CCF" w:rsidP="00786A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E53CCF" w:rsidRPr="00D47B43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871" w:type="dxa"/>
            <w:vAlign w:val="bottom"/>
          </w:tcPr>
          <w:p w:rsidR="00E53CCF" w:rsidRPr="00D47B43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D47B43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DA3F8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  <w:tc>
          <w:tcPr>
            <w:tcW w:w="1337" w:type="dxa"/>
            <w:vAlign w:val="bottom"/>
          </w:tcPr>
          <w:p w:rsidR="00E53CC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</w:tr>
      <w:tr w:rsidR="00E53CCF" w:rsidRPr="00371815" w:rsidTr="004C567B">
        <w:trPr>
          <w:trHeight w:val="569"/>
        </w:trPr>
        <w:tc>
          <w:tcPr>
            <w:tcW w:w="4182" w:type="dxa"/>
            <w:vAlign w:val="bottom"/>
          </w:tcPr>
          <w:p w:rsidR="00E53CCF" w:rsidRPr="00D47B43" w:rsidRDefault="00E53CCF" w:rsidP="00786A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644" w:type="dxa"/>
            <w:vAlign w:val="bottom"/>
          </w:tcPr>
          <w:p w:rsidR="00E53CCF" w:rsidRPr="00D47B43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871" w:type="dxa"/>
            <w:vAlign w:val="bottom"/>
          </w:tcPr>
          <w:p w:rsidR="00E53CCF" w:rsidRPr="00D47B43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D47B43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E53CCF" w:rsidRPr="00DA3F8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  <w:tc>
          <w:tcPr>
            <w:tcW w:w="1337" w:type="dxa"/>
            <w:vAlign w:val="bottom"/>
          </w:tcPr>
          <w:p w:rsidR="00E53CC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</w:tr>
      <w:tr w:rsidR="00E53CCF" w:rsidRPr="00371815" w:rsidTr="004C567B">
        <w:trPr>
          <w:trHeight w:val="569"/>
        </w:trPr>
        <w:tc>
          <w:tcPr>
            <w:tcW w:w="4182" w:type="dxa"/>
            <w:vAlign w:val="bottom"/>
          </w:tcPr>
          <w:p w:rsidR="00E53CCF" w:rsidRPr="00D47B43" w:rsidRDefault="00E53CCF" w:rsidP="00786A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1644" w:type="dxa"/>
            <w:vAlign w:val="bottom"/>
          </w:tcPr>
          <w:p w:rsidR="00E53CCF" w:rsidRPr="00D47B43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871" w:type="dxa"/>
            <w:vAlign w:val="bottom"/>
          </w:tcPr>
          <w:p w:rsidR="00E53CCF" w:rsidRPr="00D47B43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D47B43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E53CCF" w:rsidRPr="00DA3F8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292" w:type="dxa"/>
            <w:vAlign w:val="bottom"/>
          </w:tcPr>
          <w:p w:rsidR="00E53CC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  <w:tc>
          <w:tcPr>
            <w:tcW w:w="1337" w:type="dxa"/>
            <w:vAlign w:val="bottom"/>
          </w:tcPr>
          <w:p w:rsidR="00E53CCF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563</w:t>
            </w:r>
          </w:p>
        </w:tc>
      </w:tr>
      <w:tr w:rsidR="00E53CCF" w:rsidRPr="00371815" w:rsidTr="00F23995">
        <w:trPr>
          <w:trHeight w:val="569"/>
        </w:trPr>
        <w:tc>
          <w:tcPr>
            <w:tcW w:w="4182" w:type="dxa"/>
            <w:vAlign w:val="bottom"/>
          </w:tcPr>
          <w:p w:rsidR="00E53CCF" w:rsidRPr="005E0D1E" w:rsidRDefault="00E53CCF" w:rsidP="002E038B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5E0D1E">
              <w:rPr>
                <w:rStyle w:val="10"/>
                <w:b/>
                <w:sz w:val="22"/>
                <w:lang w:eastAsia="en-US"/>
              </w:rPr>
              <w:t>Муниципальная программа «О дорожных работах на дорогах общего пользования местного значения Аксубаевского муниципального района на 201</w:t>
            </w:r>
            <w:r>
              <w:rPr>
                <w:rStyle w:val="10"/>
                <w:b/>
                <w:sz w:val="22"/>
                <w:lang w:eastAsia="en-US"/>
              </w:rPr>
              <w:t>9-2020</w:t>
            </w:r>
            <w:r w:rsidRPr="005E0D1E">
              <w:rPr>
                <w:rStyle w:val="10"/>
                <w:b/>
                <w:sz w:val="22"/>
                <w:lang w:eastAsia="en-US"/>
              </w:rPr>
              <w:t xml:space="preserve"> год</w:t>
            </w:r>
            <w:r>
              <w:rPr>
                <w:rStyle w:val="10"/>
                <w:b/>
                <w:sz w:val="22"/>
                <w:lang w:eastAsia="en-US"/>
              </w:rPr>
              <w:t>ы</w:t>
            </w:r>
            <w:r w:rsidRPr="005E0D1E">
              <w:rPr>
                <w:rStyle w:val="10"/>
                <w:b/>
                <w:sz w:val="22"/>
                <w:lang w:eastAsia="en-US"/>
              </w:rPr>
              <w:t>»</w:t>
            </w:r>
          </w:p>
        </w:tc>
        <w:tc>
          <w:tcPr>
            <w:tcW w:w="1644" w:type="dxa"/>
            <w:vAlign w:val="bottom"/>
          </w:tcPr>
          <w:p w:rsidR="00E53CCF" w:rsidRPr="00D2329A" w:rsidRDefault="00E53CCF" w:rsidP="002E038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Д1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871" w:type="dxa"/>
            <w:vAlign w:val="bottom"/>
          </w:tcPr>
          <w:p w:rsidR="00E53CCF" w:rsidRPr="00D2329A" w:rsidRDefault="00E53CCF" w:rsidP="002E038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E53CCF" w:rsidRPr="00D2329A" w:rsidRDefault="00E53CCF" w:rsidP="002E038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D2329A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Pr="00D2329A" w:rsidRDefault="00E53CCF" w:rsidP="00AD35C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23700</w:t>
            </w:r>
          </w:p>
        </w:tc>
        <w:tc>
          <w:tcPr>
            <w:tcW w:w="1337" w:type="dxa"/>
            <w:vAlign w:val="bottom"/>
          </w:tcPr>
          <w:p w:rsidR="00E53CCF" w:rsidRPr="00D2329A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24400</w:t>
            </w:r>
          </w:p>
        </w:tc>
      </w:tr>
      <w:tr w:rsidR="00E53CCF" w:rsidRPr="00371815" w:rsidTr="00F23995">
        <w:trPr>
          <w:trHeight w:val="569"/>
        </w:trPr>
        <w:tc>
          <w:tcPr>
            <w:tcW w:w="4182" w:type="dxa"/>
            <w:vAlign w:val="bottom"/>
          </w:tcPr>
          <w:p w:rsidR="00E53CCF" w:rsidRPr="00494394" w:rsidRDefault="00E53CCF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сети автомобильных дорог общего пользования»</w:t>
            </w:r>
          </w:p>
        </w:tc>
        <w:tc>
          <w:tcPr>
            <w:tcW w:w="1644" w:type="dxa"/>
            <w:vAlign w:val="bottom"/>
          </w:tcPr>
          <w:p w:rsidR="00E53CCF" w:rsidRPr="00494394" w:rsidRDefault="00E53CCF" w:rsidP="00F451F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871" w:type="dxa"/>
            <w:vAlign w:val="bottom"/>
          </w:tcPr>
          <w:p w:rsidR="00E53CCF" w:rsidRPr="00494394" w:rsidRDefault="00E53CCF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E53CCF" w:rsidRPr="00494394" w:rsidRDefault="00E53CCF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49439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Pr="00494394" w:rsidRDefault="00E53CCF" w:rsidP="00AD35C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23700</w:t>
            </w:r>
          </w:p>
        </w:tc>
        <w:tc>
          <w:tcPr>
            <w:tcW w:w="1337" w:type="dxa"/>
            <w:vAlign w:val="bottom"/>
          </w:tcPr>
          <w:p w:rsidR="00E53CCF" w:rsidRPr="00494394" w:rsidRDefault="00E53CCF" w:rsidP="005C364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24400</w:t>
            </w:r>
          </w:p>
        </w:tc>
      </w:tr>
      <w:tr w:rsidR="00E53CCF" w:rsidRPr="00371815" w:rsidTr="00F23995">
        <w:trPr>
          <w:trHeight w:val="569"/>
        </w:trPr>
        <w:tc>
          <w:tcPr>
            <w:tcW w:w="4182" w:type="dxa"/>
            <w:vAlign w:val="bottom"/>
          </w:tcPr>
          <w:p w:rsidR="00E53CCF" w:rsidRPr="00494394" w:rsidRDefault="00E53CCF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Содержание и управление дорожным хозяйством</w:t>
            </w:r>
          </w:p>
        </w:tc>
        <w:tc>
          <w:tcPr>
            <w:tcW w:w="1644" w:type="dxa"/>
            <w:vAlign w:val="bottom"/>
          </w:tcPr>
          <w:p w:rsidR="00E53CCF" w:rsidRPr="00494394" w:rsidRDefault="00E53CCF" w:rsidP="00F451F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871" w:type="dxa"/>
            <w:vAlign w:val="bottom"/>
          </w:tcPr>
          <w:p w:rsidR="00E53CCF" w:rsidRPr="00494394" w:rsidRDefault="00E53CCF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E53CCF" w:rsidRPr="00494394" w:rsidRDefault="00E53CCF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49439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Pr="00494394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23700</w:t>
            </w:r>
          </w:p>
        </w:tc>
        <w:tc>
          <w:tcPr>
            <w:tcW w:w="1337" w:type="dxa"/>
            <w:vAlign w:val="bottom"/>
          </w:tcPr>
          <w:p w:rsidR="00E53CCF" w:rsidRPr="00494394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24400</w:t>
            </w:r>
          </w:p>
        </w:tc>
      </w:tr>
      <w:tr w:rsidR="00E53CCF" w:rsidRPr="00371815" w:rsidTr="00F23995">
        <w:trPr>
          <w:trHeight w:val="569"/>
        </w:trPr>
        <w:tc>
          <w:tcPr>
            <w:tcW w:w="4182" w:type="dxa"/>
            <w:vAlign w:val="bottom"/>
          </w:tcPr>
          <w:p w:rsidR="00E53CCF" w:rsidRPr="00494394" w:rsidRDefault="00E53CCF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E53CCF" w:rsidRPr="00494394" w:rsidRDefault="00E53CCF" w:rsidP="00F451F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871" w:type="dxa"/>
            <w:vAlign w:val="bottom"/>
          </w:tcPr>
          <w:p w:rsidR="00E53CCF" w:rsidRPr="00494394" w:rsidRDefault="00E53CCF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494394" w:rsidRDefault="00E53CCF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49439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Pr="00494394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23700</w:t>
            </w:r>
          </w:p>
        </w:tc>
        <w:tc>
          <w:tcPr>
            <w:tcW w:w="1337" w:type="dxa"/>
            <w:vAlign w:val="bottom"/>
          </w:tcPr>
          <w:p w:rsidR="00E53CCF" w:rsidRPr="00494394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24400</w:t>
            </w:r>
          </w:p>
        </w:tc>
      </w:tr>
      <w:tr w:rsidR="00E53CCF" w:rsidRPr="00371815" w:rsidTr="00F23995">
        <w:trPr>
          <w:trHeight w:val="569"/>
        </w:trPr>
        <w:tc>
          <w:tcPr>
            <w:tcW w:w="4182" w:type="dxa"/>
            <w:vAlign w:val="bottom"/>
          </w:tcPr>
          <w:p w:rsidR="00E53CCF" w:rsidRPr="00494394" w:rsidRDefault="00E53CCF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644" w:type="dxa"/>
            <w:vAlign w:val="bottom"/>
          </w:tcPr>
          <w:p w:rsidR="00E53CCF" w:rsidRPr="00494394" w:rsidRDefault="00E53CCF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Д1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0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871" w:type="dxa"/>
            <w:vAlign w:val="bottom"/>
          </w:tcPr>
          <w:p w:rsidR="00E53CCF" w:rsidRPr="00494394" w:rsidRDefault="00E53CCF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494394" w:rsidRDefault="00E53CCF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E53CCF" w:rsidRPr="0049439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Pr="00494394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23700</w:t>
            </w:r>
          </w:p>
        </w:tc>
        <w:tc>
          <w:tcPr>
            <w:tcW w:w="1337" w:type="dxa"/>
            <w:vAlign w:val="bottom"/>
          </w:tcPr>
          <w:p w:rsidR="00E53CCF" w:rsidRPr="00494394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24400</w:t>
            </w:r>
          </w:p>
        </w:tc>
      </w:tr>
      <w:tr w:rsidR="00E53CCF" w:rsidRPr="00371815" w:rsidTr="000A1EAC">
        <w:trPr>
          <w:trHeight w:val="569"/>
        </w:trPr>
        <w:tc>
          <w:tcPr>
            <w:tcW w:w="4182" w:type="dxa"/>
            <w:vAlign w:val="bottom"/>
          </w:tcPr>
          <w:p w:rsidR="00E53CCF" w:rsidRPr="00494394" w:rsidRDefault="00E53CCF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644" w:type="dxa"/>
            <w:vAlign w:val="bottom"/>
          </w:tcPr>
          <w:p w:rsidR="00E53CCF" w:rsidRPr="00494394" w:rsidRDefault="00E53CCF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871" w:type="dxa"/>
            <w:vAlign w:val="bottom"/>
          </w:tcPr>
          <w:p w:rsidR="00E53CCF" w:rsidRPr="00494394" w:rsidRDefault="00E53CCF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494394" w:rsidRDefault="00E53CCF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E53CCF" w:rsidRPr="00494394" w:rsidRDefault="00E53CC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292" w:type="dxa"/>
            <w:vAlign w:val="bottom"/>
          </w:tcPr>
          <w:p w:rsidR="00E53CCF" w:rsidRPr="00494394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23700</w:t>
            </w:r>
          </w:p>
        </w:tc>
        <w:tc>
          <w:tcPr>
            <w:tcW w:w="1337" w:type="dxa"/>
            <w:vAlign w:val="bottom"/>
          </w:tcPr>
          <w:p w:rsidR="00E53CCF" w:rsidRPr="00494394" w:rsidRDefault="00E53CCF" w:rsidP="00786A5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24400</w:t>
            </w:r>
          </w:p>
        </w:tc>
      </w:tr>
      <w:tr w:rsidR="00E53CCF" w:rsidRPr="00371815" w:rsidTr="00905E81">
        <w:trPr>
          <w:trHeight w:val="563"/>
        </w:trPr>
        <w:tc>
          <w:tcPr>
            <w:tcW w:w="4182" w:type="dxa"/>
            <w:vAlign w:val="bottom"/>
          </w:tcPr>
          <w:p w:rsidR="00E53CCF" w:rsidRPr="00D2329A" w:rsidRDefault="00E53CCF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F61482">
              <w:rPr>
                <w:rFonts w:ascii="Times New Roman" w:hAnsi="Times New Roman"/>
                <w:b/>
              </w:rPr>
              <w:t>Мероприятия в части осуществления государственной программы "Развитие юстиции в Республике Татарстан на 2014 – 2020 годы"</w:t>
            </w:r>
          </w:p>
        </w:tc>
        <w:tc>
          <w:tcPr>
            <w:tcW w:w="1644" w:type="dxa"/>
            <w:vAlign w:val="bottom"/>
          </w:tcPr>
          <w:p w:rsidR="00E53CCF" w:rsidRPr="00D2329A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24 0 00 0000 0</w:t>
            </w:r>
          </w:p>
        </w:tc>
        <w:tc>
          <w:tcPr>
            <w:tcW w:w="871" w:type="dxa"/>
            <w:vAlign w:val="bottom"/>
          </w:tcPr>
          <w:p w:rsidR="00E53CCF" w:rsidRPr="00D2329A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E53CCF" w:rsidRPr="00D2329A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D2329A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Default="00E53CCF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</w:t>
            </w:r>
          </w:p>
        </w:tc>
        <w:tc>
          <w:tcPr>
            <w:tcW w:w="1337" w:type="dxa"/>
            <w:vAlign w:val="bottom"/>
          </w:tcPr>
          <w:p w:rsidR="00E53CCF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</w:t>
            </w:r>
          </w:p>
        </w:tc>
      </w:tr>
      <w:tr w:rsidR="00E53CCF" w:rsidRPr="00371815" w:rsidTr="00905E81">
        <w:trPr>
          <w:trHeight w:val="609"/>
        </w:trPr>
        <w:tc>
          <w:tcPr>
            <w:tcW w:w="4182" w:type="dxa"/>
            <w:vAlign w:val="bottom"/>
          </w:tcPr>
          <w:p w:rsidR="00E53CCF" w:rsidRPr="00192B7F" w:rsidRDefault="00E53CCF" w:rsidP="00D83496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Подпро</w:t>
            </w:r>
            <w:r w:rsidRPr="00192B7F">
              <w:rPr>
                <w:rFonts w:ascii="Times New Roman" w:hAnsi="Times New Roman"/>
              </w:rPr>
              <w:t>грамма</w:t>
            </w:r>
            <w:r>
              <w:rPr>
                <w:rFonts w:ascii="Times New Roman" w:hAnsi="Times New Roman"/>
              </w:rPr>
              <w:t xml:space="preserve"> «Реализация государственной политики в сфере юстиции в пределах полномочий РТ»</w:t>
            </w:r>
          </w:p>
        </w:tc>
        <w:tc>
          <w:tcPr>
            <w:tcW w:w="1644" w:type="dxa"/>
            <w:vAlign w:val="bottom"/>
          </w:tcPr>
          <w:p w:rsidR="00E53CCF" w:rsidRPr="00192B7F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24 1 00 0000 0</w:t>
            </w:r>
          </w:p>
        </w:tc>
        <w:tc>
          <w:tcPr>
            <w:tcW w:w="871" w:type="dxa"/>
            <w:vAlign w:val="bottom"/>
          </w:tcPr>
          <w:p w:rsidR="00E53CCF" w:rsidRPr="00D2329A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E53CCF" w:rsidRPr="00EE18EF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EE18EF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Pr="00EE18EF" w:rsidRDefault="00E53CCF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337" w:type="dxa"/>
            <w:vAlign w:val="bottom"/>
          </w:tcPr>
          <w:p w:rsidR="00E53CCF" w:rsidRPr="00EE18EF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</w:tr>
      <w:tr w:rsidR="00E53CCF" w:rsidRPr="00371815" w:rsidTr="00905E81">
        <w:trPr>
          <w:trHeight w:val="461"/>
        </w:trPr>
        <w:tc>
          <w:tcPr>
            <w:tcW w:w="4182" w:type="dxa"/>
            <w:vAlign w:val="bottom"/>
          </w:tcPr>
          <w:p w:rsidR="00E53CCF" w:rsidRPr="00552325" w:rsidRDefault="00E53CCF" w:rsidP="00D83496">
            <w:pPr>
              <w:spacing w:after="10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325">
              <w:rPr>
                <w:rFonts w:ascii="Times New Roman" w:hAnsi="Times New Roman"/>
                <w:sz w:val="20"/>
                <w:szCs w:val="20"/>
              </w:rPr>
              <w:t>Основное мероприятие «Осуществление политики в сфере юстиции в пределах полномочий РТ»</w:t>
            </w:r>
          </w:p>
        </w:tc>
        <w:tc>
          <w:tcPr>
            <w:tcW w:w="1644" w:type="dxa"/>
            <w:vAlign w:val="bottom"/>
          </w:tcPr>
          <w:p w:rsidR="00E53CCF" w:rsidRPr="00552325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24 1 01 0000 0</w:t>
            </w:r>
          </w:p>
        </w:tc>
        <w:tc>
          <w:tcPr>
            <w:tcW w:w="871" w:type="dxa"/>
            <w:vAlign w:val="bottom"/>
          </w:tcPr>
          <w:p w:rsidR="00E53CCF" w:rsidRPr="00552325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E53CCF" w:rsidRPr="00552325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552325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Pr="00EE18EF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337" w:type="dxa"/>
            <w:vAlign w:val="bottom"/>
          </w:tcPr>
          <w:p w:rsidR="00E53CCF" w:rsidRPr="00EE18EF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</w:tr>
      <w:tr w:rsidR="00E53CCF" w:rsidRPr="00371815" w:rsidTr="00905E81">
        <w:trPr>
          <w:trHeight w:val="569"/>
        </w:trPr>
        <w:tc>
          <w:tcPr>
            <w:tcW w:w="4182" w:type="dxa"/>
            <w:vAlign w:val="bottom"/>
          </w:tcPr>
          <w:p w:rsidR="00E53CCF" w:rsidRPr="00552325" w:rsidRDefault="00E53CCF" w:rsidP="00D83496">
            <w:pPr>
              <w:spacing w:after="10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2325">
              <w:rPr>
                <w:rFonts w:ascii="Times New Roman" w:hAnsi="Times New Roman"/>
                <w:sz w:val="20"/>
                <w:szCs w:val="20"/>
              </w:rPr>
              <w:t>На реализацию полномочий по сбору информаций от поселений, входящих в МР, необходимой для ведения регистра муниципальных правовых актов РТ</w:t>
            </w:r>
          </w:p>
        </w:tc>
        <w:tc>
          <w:tcPr>
            <w:tcW w:w="1644" w:type="dxa"/>
            <w:vAlign w:val="bottom"/>
          </w:tcPr>
          <w:p w:rsidR="00E53CCF" w:rsidRPr="00552325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24 1 01 2539 0 </w:t>
            </w:r>
          </w:p>
        </w:tc>
        <w:tc>
          <w:tcPr>
            <w:tcW w:w="871" w:type="dxa"/>
            <w:vAlign w:val="bottom"/>
          </w:tcPr>
          <w:p w:rsidR="00E53CCF" w:rsidRPr="00552325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E53CCF" w:rsidRPr="00552325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552325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Pr="00EE18EF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337" w:type="dxa"/>
            <w:vAlign w:val="bottom"/>
          </w:tcPr>
          <w:p w:rsidR="00E53CCF" w:rsidRPr="00EE18EF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</w:tr>
      <w:tr w:rsidR="00E53CCF" w:rsidRPr="00371815" w:rsidTr="00905E81">
        <w:trPr>
          <w:trHeight w:val="569"/>
        </w:trPr>
        <w:tc>
          <w:tcPr>
            <w:tcW w:w="4182" w:type="dxa"/>
            <w:vAlign w:val="bottom"/>
          </w:tcPr>
          <w:p w:rsidR="00E53CCF" w:rsidRPr="00552325" w:rsidRDefault="00E53CCF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vAlign w:val="bottom"/>
          </w:tcPr>
          <w:p w:rsidR="00E53CCF" w:rsidRPr="00552325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871" w:type="dxa"/>
            <w:vAlign w:val="bottom"/>
          </w:tcPr>
          <w:p w:rsidR="00E53CCF" w:rsidRPr="00552325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E53CCF" w:rsidRPr="00552325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552325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Pr="00EE18EF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337" w:type="dxa"/>
            <w:vAlign w:val="bottom"/>
          </w:tcPr>
          <w:p w:rsidR="00E53CCF" w:rsidRPr="00EE18EF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</w:tr>
      <w:tr w:rsidR="00E53CCF" w:rsidRPr="00371815" w:rsidTr="00E26DBF">
        <w:trPr>
          <w:trHeight w:val="569"/>
        </w:trPr>
        <w:tc>
          <w:tcPr>
            <w:tcW w:w="4182" w:type="dxa"/>
            <w:vAlign w:val="bottom"/>
          </w:tcPr>
          <w:p w:rsidR="00E53CCF" w:rsidRPr="00552325" w:rsidRDefault="00E53CCF" w:rsidP="008454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644" w:type="dxa"/>
            <w:vAlign w:val="bottom"/>
          </w:tcPr>
          <w:p w:rsidR="00E53CCF" w:rsidRPr="00552325" w:rsidRDefault="00E53CCF" w:rsidP="00DF7A8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871" w:type="dxa"/>
            <w:vAlign w:val="bottom"/>
          </w:tcPr>
          <w:p w:rsidR="00E53CCF" w:rsidRPr="00552325" w:rsidRDefault="00E53CCF" w:rsidP="00DF7A8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E53CCF" w:rsidRPr="00552325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53CCF" w:rsidRPr="00552325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Pr="00EE18EF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337" w:type="dxa"/>
            <w:vAlign w:val="bottom"/>
          </w:tcPr>
          <w:p w:rsidR="00E53CCF" w:rsidRPr="00EE18EF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</w:tr>
      <w:tr w:rsidR="00E53CCF" w:rsidRPr="00371815" w:rsidTr="00840351">
        <w:trPr>
          <w:trHeight w:val="874"/>
        </w:trPr>
        <w:tc>
          <w:tcPr>
            <w:tcW w:w="4182" w:type="dxa"/>
            <w:vAlign w:val="bottom"/>
          </w:tcPr>
          <w:p w:rsidR="00E53CCF" w:rsidRPr="00552325" w:rsidRDefault="00E53CCF" w:rsidP="008454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44" w:type="dxa"/>
            <w:vAlign w:val="bottom"/>
          </w:tcPr>
          <w:p w:rsidR="00E53CCF" w:rsidRPr="00552325" w:rsidRDefault="00E53CCF" w:rsidP="00DF7A8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871" w:type="dxa"/>
            <w:vAlign w:val="bottom"/>
          </w:tcPr>
          <w:p w:rsidR="00E53CCF" w:rsidRPr="00552325" w:rsidRDefault="00E53CCF" w:rsidP="00DF7A8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E53CCF" w:rsidRPr="00552325" w:rsidRDefault="00E53CCF" w:rsidP="00DF7A8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53CCF" w:rsidRPr="00552325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92" w:type="dxa"/>
            <w:vAlign w:val="bottom"/>
          </w:tcPr>
          <w:p w:rsidR="00E53CCF" w:rsidRPr="00EE18EF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337" w:type="dxa"/>
            <w:vAlign w:val="bottom"/>
          </w:tcPr>
          <w:p w:rsidR="00E53CCF" w:rsidRPr="00EE18EF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</w:tr>
      <w:tr w:rsidR="00E53CCF" w:rsidRPr="00371815" w:rsidTr="00F709D8">
        <w:trPr>
          <w:trHeight w:val="569"/>
        </w:trPr>
        <w:tc>
          <w:tcPr>
            <w:tcW w:w="4182" w:type="dxa"/>
            <w:vAlign w:val="bottom"/>
          </w:tcPr>
          <w:p w:rsidR="00E53CCF" w:rsidRPr="00D2329A" w:rsidRDefault="00E53CCF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</w:rPr>
              <w:t>Программа Аксубаевского муниципального района по реализации антикорупционной политики на 2015-2020 годы</w:t>
            </w:r>
          </w:p>
        </w:tc>
        <w:tc>
          <w:tcPr>
            <w:tcW w:w="1644" w:type="dxa"/>
            <w:vAlign w:val="bottom"/>
          </w:tcPr>
          <w:p w:rsidR="00E53CCF" w:rsidRPr="00D2329A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27 0 00 0000 0</w:t>
            </w:r>
          </w:p>
        </w:tc>
        <w:tc>
          <w:tcPr>
            <w:tcW w:w="871" w:type="dxa"/>
            <w:vAlign w:val="bottom"/>
          </w:tcPr>
          <w:p w:rsidR="00E53CCF" w:rsidRPr="00D2329A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D2329A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D2329A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D2329A" w:rsidRDefault="00E53CCF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E53CCF" w:rsidRPr="00D2329A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100</w:t>
            </w:r>
          </w:p>
        </w:tc>
      </w:tr>
      <w:tr w:rsidR="00E53CCF" w:rsidRPr="00371815" w:rsidTr="00F709D8">
        <w:trPr>
          <w:trHeight w:val="569"/>
        </w:trPr>
        <w:tc>
          <w:tcPr>
            <w:tcW w:w="4182" w:type="dxa"/>
            <w:vAlign w:val="bottom"/>
          </w:tcPr>
          <w:p w:rsidR="00E53CCF" w:rsidRPr="00552325" w:rsidRDefault="00E53CCF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Основное мероприятие «Выявление и устранение причин коррупции, противодействие условиям, способствующим ее проявлениям, формирование в обществе нетерпимого отношения к коррупции»</w:t>
            </w:r>
          </w:p>
        </w:tc>
        <w:tc>
          <w:tcPr>
            <w:tcW w:w="1644" w:type="dxa"/>
            <w:vAlign w:val="bottom"/>
          </w:tcPr>
          <w:p w:rsidR="00E53CCF" w:rsidRPr="003F45B9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27 0 01 0000 0</w:t>
            </w:r>
          </w:p>
        </w:tc>
        <w:tc>
          <w:tcPr>
            <w:tcW w:w="871" w:type="dxa"/>
            <w:vAlign w:val="bottom"/>
          </w:tcPr>
          <w:p w:rsidR="00E53CCF" w:rsidRPr="003F45B9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3F45B9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3F45B9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3F45B9" w:rsidRDefault="00E53CCF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E53CCF" w:rsidRPr="003F45B9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E53CCF" w:rsidRPr="00371815" w:rsidTr="00F709D8">
        <w:trPr>
          <w:trHeight w:val="569"/>
        </w:trPr>
        <w:tc>
          <w:tcPr>
            <w:tcW w:w="4182" w:type="dxa"/>
            <w:vAlign w:val="bottom"/>
          </w:tcPr>
          <w:p w:rsidR="00E53CCF" w:rsidRPr="0090007A" w:rsidRDefault="00E53CCF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</w:t>
            </w:r>
          </w:p>
        </w:tc>
        <w:tc>
          <w:tcPr>
            <w:tcW w:w="1644" w:type="dxa"/>
            <w:vAlign w:val="bottom"/>
          </w:tcPr>
          <w:p w:rsidR="00E53CCF" w:rsidRPr="0090007A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871" w:type="dxa"/>
            <w:vAlign w:val="bottom"/>
          </w:tcPr>
          <w:p w:rsidR="00E53CCF" w:rsidRPr="0090007A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90007A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90007A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90007A" w:rsidRDefault="00E53CCF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E53CCF" w:rsidRPr="0090007A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E53CCF" w:rsidRPr="00371815" w:rsidTr="00F709D8">
        <w:trPr>
          <w:trHeight w:val="569"/>
        </w:trPr>
        <w:tc>
          <w:tcPr>
            <w:tcW w:w="4182" w:type="dxa"/>
            <w:vAlign w:val="bottom"/>
          </w:tcPr>
          <w:p w:rsidR="00E53CCF" w:rsidRPr="003F45B9" w:rsidRDefault="00E53CCF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E53CCF" w:rsidRPr="003F45B9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871" w:type="dxa"/>
            <w:vAlign w:val="bottom"/>
          </w:tcPr>
          <w:p w:rsidR="00E53CCF" w:rsidRPr="003F45B9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3F45B9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3F45B9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3F45B9" w:rsidRDefault="00E53CCF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E53CCF" w:rsidRPr="003F45B9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E53CCF" w:rsidRPr="00371815" w:rsidTr="00F709D8">
        <w:trPr>
          <w:trHeight w:val="285"/>
        </w:trPr>
        <w:tc>
          <w:tcPr>
            <w:tcW w:w="4182" w:type="dxa"/>
            <w:vAlign w:val="bottom"/>
          </w:tcPr>
          <w:p w:rsidR="00E53CCF" w:rsidRPr="003F45B9" w:rsidRDefault="00E53CCF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44" w:type="dxa"/>
            <w:vAlign w:val="bottom"/>
          </w:tcPr>
          <w:p w:rsidR="00E53CCF" w:rsidRPr="003F45B9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871" w:type="dxa"/>
            <w:vAlign w:val="bottom"/>
          </w:tcPr>
          <w:p w:rsidR="00E53CCF" w:rsidRPr="003F45B9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3F45B9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53CCF" w:rsidRPr="003F45B9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Pr="003F45B9" w:rsidRDefault="00E53CCF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E53CCF" w:rsidRPr="003F45B9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E53CCF" w:rsidRPr="00371815" w:rsidTr="00CB263A">
        <w:trPr>
          <w:trHeight w:val="495"/>
        </w:trPr>
        <w:tc>
          <w:tcPr>
            <w:tcW w:w="4182" w:type="dxa"/>
            <w:vAlign w:val="bottom"/>
          </w:tcPr>
          <w:p w:rsidR="00E53CCF" w:rsidRPr="008C5450" w:rsidRDefault="00E53CCF" w:rsidP="001A2B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E53CCF" w:rsidRPr="003F45B9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871" w:type="dxa"/>
            <w:vAlign w:val="bottom"/>
          </w:tcPr>
          <w:p w:rsidR="00E53CCF" w:rsidRPr="003F45B9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3F45B9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53CCF" w:rsidRPr="003F45B9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E53CCF" w:rsidRPr="003F45B9" w:rsidRDefault="00E53CCF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337" w:type="dxa"/>
            <w:vAlign w:val="bottom"/>
          </w:tcPr>
          <w:p w:rsidR="00E53CCF" w:rsidRPr="003F45B9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E53CCF" w:rsidRPr="00371815" w:rsidTr="001A2411">
        <w:trPr>
          <w:trHeight w:val="569"/>
        </w:trPr>
        <w:tc>
          <w:tcPr>
            <w:tcW w:w="4182" w:type="dxa"/>
            <w:vAlign w:val="bottom"/>
          </w:tcPr>
          <w:p w:rsidR="00E53CCF" w:rsidRPr="00D2329A" w:rsidRDefault="00E53CCF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Непрограммные направления расходов</w:t>
            </w:r>
          </w:p>
        </w:tc>
        <w:tc>
          <w:tcPr>
            <w:tcW w:w="1644" w:type="dxa"/>
            <w:vAlign w:val="bottom"/>
          </w:tcPr>
          <w:p w:rsidR="00E53CCF" w:rsidRPr="00D2329A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99 0 00 0000 0</w:t>
            </w:r>
          </w:p>
        </w:tc>
        <w:tc>
          <w:tcPr>
            <w:tcW w:w="871" w:type="dxa"/>
            <w:vAlign w:val="bottom"/>
          </w:tcPr>
          <w:p w:rsidR="00E53CCF" w:rsidRPr="00D2329A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D2329A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D2329A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D2329A" w:rsidRDefault="00E53CCF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86483,8</w:t>
            </w:r>
          </w:p>
        </w:tc>
        <w:tc>
          <w:tcPr>
            <w:tcW w:w="1337" w:type="dxa"/>
          </w:tcPr>
          <w:p w:rsidR="00E53CCF" w:rsidRDefault="00E53CCF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E53CCF" w:rsidRDefault="00E53CCF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86594,9</w:t>
            </w:r>
          </w:p>
        </w:tc>
      </w:tr>
      <w:tr w:rsidR="00E53CCF" w:rsidRPr="00371815" w:rsidTr="003812EE">
        <w:trPr>
          <w:trHeight w:val="569"/>
        </w:trPr>
        <w:tc>
          <w:tcPr>
            <w:tcW w:w="4182" w:type="dxa"/>
            <w:vAlign w:val="bottom"/>
          </w:tcPr>
          <w:p w:rsidR="00E53CCF" w:rsidRPr="009B7FED" w:rsidRDefault="00E53CCF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</w:rPr>
              <w:t>Глава муниципального образования</w:t>
            </w:r>
          </w:p>
        </w:tc>
        <w:tc>
          <w:tcPr>
            <w:tcW w:w="1644" w:type="dxa"/>
            <w:vAlign w:val="bottom"/>
          </w:tcPr>
          <w:p w:rsidR="00E53CCF" w:rsidRPr="009B7FED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871" w:type="dxa"/>
            <w:vAlign w:val="bottom"/>
          </w:tcPr>
          <w:p w:rsidR="00E53CCF" w:rsidRPr="009B7FED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E53CCF" w:rsidRPr="009B7FED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9B7FED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Pr="009B7FED" w:rsidRDefault="00E53CCF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1665</w:t>
            </w:r>
          </w:p>
        </w:tc>
        <w:tc>
          <w:tcPr>
            <w:tcW w:w="1337" w:type="dxa"/>
            <w:vAlign w:val="bottom"/>
          </w:tcPr>
          <w:p w:rsidR="00E53CCF" w:rsidRPr="009B7FED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1670</w:t>
            </w:r>
          </w:p>
        </w:tc>
      </w:tr>
      <w:tr w:rsidR="00E53CCF" w:rsidRPr="00371815" w:rsidTr="003812EE">
        <w:trPr>
          <w:trHeight w:val="569"/>
        </w:trPr>
        <w:tc>
          <w:tcPr>
            <w:tcW w:w="4182" w:type="dxa"/>
            <w:vAlign w:val="bottom"/>
          </w:tcPr>
          <w:p w:rsidR="00E53CCF" w:rsidRPr="009B7FED" w:rsidRDefault="00E53CCF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vAlign w:val="bottom"/>
          </w:tcPr>
          <w:p w:rsidR="00E53CCF" w:rsidRPr="009B7FED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871" w:type="dxa"/>
            <w:vAlign w:val="bottom"/>
          </w:tcPr>
          <w:p w:rsidR="00E53CCF" w:rsidRPr="009B7FED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E53CCF" w:rsidRPr="009B7FED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9B7FED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Pr="009B7FED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1665</w:t>
            </w:r>
          </w:p>
        </w:tc>
        <w:tc>
          <w:tcPr>
            <w:tcW w:w="1337" w:type="dxa"/>
            <w:vAlign w:val="bottom"/>
          </w:tcPr>
          <w:p w:rsidR="00E53CCF" w:rsidRPr="009B7FED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1670</w:t>
            </w:r>
          </w:p>
        </w:tc>
      </w:tr>
      <w:tr w:rsidR="00E53CCF" w:rsidRPr="00371815" w:rsidTr="003812EE">
        <w:trPr>
          <w:trHeight w:val="569"/>
        </w:trPr>
        <w:tc>
          <w:tcPr>
            <w:tcW w:w="4182" w:type="dxa"/>
            <w:vAlign w:val="bottom"/>
          </w:tcPr>
          <w:p w:rsidR="00E53CCF" w:rsidRPr="009B7FED" w:rsidRDefault="00E53CCF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44" w:type="dxa"/>
            <w:vAlign w:val="bottom"/>
          </w:tcPr>
          <w:p w:rsidR="00E53CCF" w:rsidRPr="009B7FED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871" w:type="dxa"/>
            <w:vAlign w:val="bottom"/>
          </w:tcPr>
          <w:p w:rsidR="00E53CCF" w:rsidRPr="009B7FED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E53CCF" w:rsidRPr="009B7FED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53CCF" w:rsidRPr="009B7FED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Pr="009B7FED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1665</w:t>
            </w:r>
          </w:p>
        </w:tc>
        <w:tc>
          <w:tcPr>
            <w:tcW w:w="1337" w:type="dxa"/>
            <w:vAlign w:val="bottom"/>
          </w:tcPr>
          <w:p w:rsidR="00E53CCF" w:rsidRPr="009B7FED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1670</w:t>
            </w:r>
          </w:p>
        </w:tc>
      </w:tr>
      <w:tr w:rsidR="00E53CCF" w:rsidRPr="00371815" w:rsidTr="003812EE">
        <w:trPr>
          <w:trHeight w:val="569"/>
        </w:trPr>
        <w:tc>
          <w:tcPr>
            <w:tcW w:w="4182" w:type="dxa"/>
            <w:vAlign w:val="bottom"/>
          </w:tcPr>
          <w:p w:rsidR="00E53CCF" w:rsidRPr="009B7FED" w:rsidRDefault="00E53CCF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644" w:type="dxa"/>
            <w:vAlign w:val="bottom"/>
          </w:tcPr>
          <w:p w:rsidR="00E53CCF" w:rsidRPr="009B7FED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871" w:type="dxa"/>
            <w:vAlign w:val="bottom"/>
          </w:tcPr>
          <w:p w:rsidR="00E53CCF" w:rsidRPr="009B7FED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E53CCF" w:rsidRPr="009B7FED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53CCF" w:rsidRPr="009B7FED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92" w:type="dxa"/>
            <w:vAlign w:val="bottom"/>
          </w:tcPr>
          <w:p w:rsidR="00E53CCF" w:rsidRPr="009B7FED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1665</w:t>
            </w:r>
          </w:p>
        </w:tc>
        <w:tc>
          <w:tcPr>
            <w:tcW w:w="1337" w:type="dxa"/>
            <w:vAlign w:val="bottom"/>
          </w:tcPr>
          <w:p w:rsidR="00E53CCF" w:rsidRPr="009B7FED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1670</w:t>
            </w:r>
          </w:p>
        </w:tc>
      </w:tr>
      <w:tr w:rsidR="00E53CCF" w:rsidRPr="00371815" w:rsidTr="001A2411">
        <w:trPr>
          <w:trHeight w:val="569"/>
        </w:trPr>
        <w:tc>
          <w:tcPr>
            <w:tcW w:w="4182" w:type="dxa"/>
            <w:vAlign w:val="bottom"/>
          </w:tcPr>
          <w:p w:rsidR="00E53CCF" w:rsidRPr="00132610" w:rsidRDefault="00E53CCF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644" w:type="dxa"/>
            <w:vAlign w:val="bottom"/>
          </w:tcPr>
          <w:p w:rsidR="00E53CCF" w:rsidRPr="00132610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E53CCF" w:rsidRPr="00132610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132610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132610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132610" w:rsidRDefault="00E53CCF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30660,1</w:t>
            </w:r>
          </w:p>
        </w:tc>
        <w:tc>
          <w:tcPr>
            <w:tcW w:w="1337" w:type="dxa"/>
          </w:tcPr>
          <w:p w:rsidR="00E53CCF" w:rsidRDefault="00E53CCF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53CCF" w:rsidRDefault="00E53CCF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30770,2</w:t>
            </w:r>
          </w:p>
        </w:tc>
      </w:tr>
      <w:tr w:rsidR="00E53CCF" w:rsidRPr="00371815" w:rsidTr="000D1D59">
        <w:trPr>
          <w:trHeight w:val="569"/>
        </w:trPr>
        <w:tc>
          <w:tcPr>
            <w:tcW w:w="4182" w:type="dxa"/>
            <w:vAlign w:val="bottom"/>
          </w:tcPr>
          <w:p w:rsidR="00E53CCF" w:rsidRPr="00132610" w:rsidRDefault="00E53CCF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vAlign w:val="bottom"/>
          </w:tcPr>
          <w:p w:rsidR="00E53CCF" w:rsidRPr="00132610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E53CCF" w:rsidRPr="00132610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E53CCF" w:rsidRPr="00132610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132610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132610" w:rsidRDefault="00E53CCF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19888</w:t>
            </w:r>
          </w:p>
        </w:tc>
        <w:tc>
          <w:tcPr>
            <w:tcW w:w="1337" w:type="dxa"/>
            <w:vAlign w:val="bottom"/>
          </w:tcPr>
          <w:p w:rsidR="00E53CCF" w:rsidRPr="00132610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19943</w:t>
            </w:r>
          </w:p>
        </w:tc>
      </w:tr>
      <w:tr w:rsidR="00E53CCF" w:rsidRPr="00371815" w:rsidTr="000D1D59">
        <w:trPr>
          <w:trHeight w:val="569"/>
        </w:trPr>
        <w:tc>
          <w:tcPr>
            <w:tcW w:w="4182" w:type="dxa"/>
            <w:vAlign w:val="bottom"/>
          </w:tcPr>
          <w:p w:rsidR="00E53CCF" w:rsidRPr="00132610" w:rsidRDefault="00E53CCF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44" w:type="dxa"/>
            <w:vAlign w:val="bottom"/>
          </w:tcPr>
          <w:p w:rsidR="00E53CCF" w:rsidRPr="00132610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E53CCF" w:rsidRPr="00132610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E53CCF" w:rsidRPr="00132610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53CCF" w:rsidRPr="00132610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Pr="00132610" w:rsidRDefault="00E53CCF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19888</w:t>
            </w:r>
          </w:p>
        </w:tc>
        <w:tc>
          <w:tcPr>
            <w:tcW w:w="1337" w:type="dxa"/>
            <w:vAlign w:val="bottom"/>
          </w:tcPr>
          <w:p w:rsidR="00E53CCF" w:rsidRPr="00132610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19943</w:t>
            </w:r>
          </w:p>
        </w:tc>
      </w:tr>
      <w:tr w:rsidR="00E53CCF" w:rsidRPr="00371815" w:rsidTr="00BA0ACA">
        <w:trPr>
          <w:trHeight w:val="569"/>
        </w:trPr>
        <w:tc>
          <w:tcPr>
            <w:tcW w:w="4182" w:type="dxa"/>
            <w:vAlign w:val="bottom"/>
          </w:tcPr>
          <w:p w:rsidR="00E53CCF" w:rsidRPr="008C5450" w:rsidRDefault="00E53CCF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644" w:type="dxa"/>
            <w:vAlign w:val="bottom"/>
          </w:tcPr>
          <w:p w:rsidR="00E53CCF" w:rsidRPr="008C5450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E53CCF" w:rsidRPr="008C5450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E53CCF" w:rsidRPr="008C5450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53CCF" w:rsidRPr="008C5450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292" w:type="dxa"/>
            <w:vAlign w:val="bottom"/>
          </w:tcPr>
          <w:p w:rsidR="00E53CCF" w:rsidRPr="008C5450" w:rsidRDefault="00E53CCF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5045</w:t>
            </w:r>
          </w:p>
        </w:tc>
        <w:tc>
          <w:tcPr>
            <w:tcW w:w="1337" w:type="dxa"/>
            <w:vAlign w:val="bottom"/>
          </w:tcPr>
          <w:p w:rsidR="00E53CCF" w:rsidRPr="008C5450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5050</w:t>
            </w:r>
          </w:p>
        </w:tc>
      </w:tr>
      <w:tr w:rsidR="00E53CCF" w:rsidRPr="00371815" w:rsidTr="00BA0ACA">
        <w:trPr>
          <w:trHeight w:val="569"/>
        </w:trPr>
        <w:tc>
          <w:tcPr>
            <w:tcW w:w="4182" w:type="dxa"/>
            <w:vAlign w:val="bottom"/>
          </w:tcPr>
          <w:p w:rsidR="00E53CCF" w:rsidRPr="008C5450" w:rsidRDefault="00E53CCF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44" w:type="dxa"/>
            <w:vAlign w:val="bottom"/>
          </w:tcPr>
          <w:p w:rsidR="00E53CCF" w:rsidRPr="008C5450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E53CCF" w:rsidRPr="008C5450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E53CCF" w:rsidRPr="008C5450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53CCF" w:rsidRPr="008C5450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92" w:type="dxa"/>
            <w:vAlign w:val="bottom"/>
          </w:tcPr>
          <w:p w:rsidR="00E53CCF" w:rsidRPr="008C5450" w:rsidRDefault="00E53CCF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8505</w:t>
            </w:r>
          </w:p>
        </w:tc>
        <w:tc>
          <w:tcPr>
            <w:tcW w:w="1337" w:type="dxa"/>
            <w:vAlign w:val="bottom"/>
          </w:tcPr>
          <w:p w:rsidR="00E53CCF" w:rsidRPr="008C5450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8540</w:t>
            </w:r>
          </w:p>
        </w:tc>
      </w:tr>
      <w:tr w:rsidR="00E53CCF" w:rsidRPr="00371815" w:rsidTr="00F32170">
        <w:trPr>
          <w:trHeight w:val="569"/>
        </w:trPr>
        <w:tc>
          <w:tcPr>
            <w:tcW w:w="4182" w:type="dxa"/>
            <w:vAlign w:val="bottom"/>
          </w:tcPr>
          <w:p w:rsidR="00E53CCF" w:rsidRPr="008C5450" w:rsidRDefault="00E53CCF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644" w:type="dxa"/>
            <w:vAlign w:val="bottom"/>
          </w:tcPr>
          <w:p w:rsidR="00E53CCF" w:rsidRPr="008C5450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E53CCF" w:rsidRPr="008C5450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E53CCF" w:rsidRPr="008C5450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53CCF" w:rsidRPr="008C5450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292" w:type="dxa"/>
            <w:vAlign w:val="bottom"/>
          </w:tcPr>
          <w:p w:rsidR="00E53CCF" w:rsidRPr="008C5450" w:rsidRDefault="00E53CCF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4646</w:t>
            </w:r>
          </w:p>
        </w:tc>
        <w:tc>
          <w:tcPr>
            <w:tcW w:w="1337" w:type="dxa"/>
            <w:vAlign w:val="bottom"/>
          </w:tcPr>
          <w:p w:rsidR="00E53CCF" w:rsidRPr="008C5450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4655</w:t>
            </w:r>
          </w:p>
        </w:tc>
      </w:tr>
      <w:tr w:rsidR="00E53CCF" w:rsidRPr="00371815" w:rsidTr="00E94C72">
        <w:trPr>
          <w:trHeight w:val="569"/>
        </w:trPr>
        <w:tc>
          <w:tcPr>
            <w:tcW w:w="4182" w:type="dxa"/>
            <w:vAlign w:val="bottom"/>
          </w:tcPr>
          <w:p w:rsidR="00E53CCF" w:rsidRPr="008C5450" w:rsidRDefault="00E53CCF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E53CCF" w:rsidRPr="008C5450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E53CCF" w:rsidRPr="008C5450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E53CCF" w:rsidRPr="008C5450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53CCF" w:rsidRPr="008C5450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E53CCF" w:rsidRPr="008C5450" w:rsidRDefault="00E53CCF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1692</w:t>
            </w:r>
          </w:p>
        </w:tc>
        <w:tc>
          <w:tcPr>
            <w:tcW w:w="1337" w:type="dxa"/>
            <w:vAlign w:val="bottom"/>
          </w:tcPr>
          <w:p w:rsidR="00E53CCF" w:rsidRPr="008C5450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1698</w:t>
            </w:r>
          </w:p>
        </w:tc>
      </w:tr>
      <w:tr w:rsidR="00E53CCF" w:rsidRPr="00371815" w:rsidTr="004731B3">
        <w:trPr>
          <w:trHeight w:val="569"/>
        </w:trPr>
        <w:tc>
          <w:tcPr>
            <w:tcW w:w="4182" w:type="dxa"/>
            <w:vAlign w:val="bottom"/>
          </w:tcPr>
          <w:p w:rsidR="00E53CCF" w:rsidRPr="00EA44A9" w:rsidRDefault="00E53CCF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E53CCF" w:rsidRPr="00EA44A9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E53CCF" w:rsidRPr="00EA44A9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EA44A9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EA44A9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Pr="00EA44A9" w:rsidRDefault="00E53CCF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10746,1</w:t>
            </w:r>
          </w:p>
        </w:tc>
        <w:tc>
          <w:tcPr>
            <w:tcW w:w="1337" w:type="dxa"/>
            <w:vAlign w:val="bottom"/>
          </w:tcPr>
          <w:p w:rsidR="00E53CCF" w:rsidRPr="00EA44A9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10801,2</w:t>
            </w:r>
          </w:p>
        </w:tc>
      </w:tr>
      <w:tr w:rsidR="00E53CCF" w:rsidRPr="00371815" w:rsidTr="00665AED">
        <w:trPr>
          <w:trHeight w:val="569"/>
        </w:trPr>
        <w:tc>
          <w:tcPr>
            <w:tcW w:w="4182" w:type="dxa"/>
            <w:vAlign w:val="bottom"/>
          </w:tcPr>
          <w:p w:rsidR="00E53CCF" w:rsidRPr="003406FF" w:rsidRDefault="00E53CCF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44" w:type="dxa"/>
            <w:vAlign w:val="bottom"/>
          </w:tcPr>
          <w:p w:rsidR="00E53CCF" w:rsidRPr="003406FF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E53CCF" w:rsidRPr="003406FF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3406FF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53CCF" w:rsidRPr="003406FF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Pr="00EA44A9" w:rsidRDefault="00E53CCF" w:rsidP="007B2A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10746,1</w:t>
            </w:r>
          </w:p>
        </w:tc>
        <w:tc>
          <w:tcPr>
            <w:tcW w:w="1337" w:type="dxa"/>
            <w:vAlign w:val="bottom"/>
          </w:tcPr>
          <w:p w:rsidR="00E53CCF" w:rsidRPr="00EA44A9" w:rsidRDefault="00E53CCF" w:rsidP="007B2A4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10801,2</w:t>
            </w:r>
          </w:p>
        </w:tc>
      </w:tr>
      <w:tr w:rsidR="00E53CCF" w:rsidRPr="00371815" w:rsidTr="001B04F9">
        <w:trPr>
          <w:trHeight w:val="569"/>
        </w:trPr>
        <w:tc>
          <w:tcPr>
            <w:tcW w:w="4182" w:type="dxa"/>
            <w:vAlign w:val="bottom"/>
          </w:tcPr>
          <w:p w:rsidR="00E53CCF" w:rsidRPr="003406FF" w:rsidRDefault="00E53CCF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644" w:type="dxa"/>
            <w:vAlign w:val="bottom"/>
          </w:tcPr>
          <w:p w:rsidR="00E53CCF" w:rsidRPr="003406FF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E53CCF" w:rsidRPr="003406FF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3406FF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53CCF" w:rsidRPr="003406FF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292" w:type="dxa"/>
            <w:vAlign w:val="bottom"/>
          </w:tcPr>
          <w:p w:rsidR="00E53CCF" w:rsidRPr="003406FF" w:rsidRDefault="00E53CCF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3460</w:t>
            </w:r>
          </w:p>
        </w:tc>
        <w:tc>
          <w:tcPr>
            <w:tcW w:w="1337" w:type="dxa"/>
            <w:vAlign w:val="bottom"/>
          </w:tcPr>
          <w:p w:rsidR="00E53CCF" w:rsidRPr="003406FF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3480</w:t>
            </w:r>
          </w:p>
        </w:tc>
      </w:tr>
      <w:tr w:rsidR="00E53CCF" w:rsidRPr="00371815" w:rsidTr="00F95090">
        <w:trPr>
          <w:trHeight w:val="569"/>
        </w:trPr>
        <w:tc>
          <w:tcPr>
            <w:tcW w:w="4182" w:type="dxa"/>
            <w:vAlign w:val="bottom"/>
          </w:tcPr>
          <w:p w:rsidR="00E53CCF" w:rsidRPr="003406FF" w:rsidRDefault="00E53CCF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44" w:type="dxa"/>
            <w:vAlign w:val="bottom"/>
          </w:tcPr>
          <w:p w:rsidR="00E53CCF" w:rsidRPr="003406FF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E53CCF" w:rsidRPr="003406FF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3406FF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53CCF" w:rsidRPr="003406FF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92" w:type="dxa"/>
            <w:vAlign w:val="bottom"/>
          </w:tcPr>
          <w:p w:rsidR="00E53CCF" w:rsidRPr="003406FF" w:rsidRDefault="00E53CCF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4865,1</w:t>
            </w:r>
          </w:p>
        </w:tc>
        <w:tc>
          <w:tcPr>
            <w:tcW w:w="1337" w:type="dxa"/>
            <w:vAlign w:val="bottom"/>
          </w:tcPr>
          <w:p w:rsidR="00E53CCF" w:rsidRPr="003406FF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4885,2</w:t>
            </w:r>
          </w:p>
        </w:tc>
      </w:tr>
      <w:tr w:rsidR="00E53CCF" w:rsidRPr="00371815" w:rsidTr="00E1603A">
        <w:trPr>
          <w:trHeight w:val="569"/>
        </w:trPr>
        <w:tc>
          <w:tcPr>
            <w:tcW w:w="4182" w:type="dxa"/>
            <w:vAlign w:val="bottom"/>
          </w:tcPr>
          <w:p w:rsidR="00E53CCF" w:rsidRPr="003406FF" w:rsidRDefault="00E53CCF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644" w:type="dxa"/>
            <w:vAlign w:val="bottom"/>
          </w:tcPr>
          <w:p w:rsidR="00E53CCF" w:rsidRPr="003406FF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E53CCF" w:rsidRPr="003406FF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3406FF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53CCF" w:rsidRPr="003406FF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292" w:type="dxa"/>
            <w:vAlign w:val="bottom"/>
          </w:tcPr>
          <w:p w:rsidR="00E53CCF" w:rsidRPr="003406FF" w:rsidRDefault="00E53CCF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1535</w:t>
            </w:r>
          </w:p>
        </w:tc>
        <w:tc>
          <w:tcPr>
            <w:tcW w:w="1337" w:type="dxa"/>
            <w:vAlign w:val="bottom"/>
          </w:tcPr>
          <w:p w:rsidR="00E53CCF" w:rsidRPr="003406FF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1546</w:t>
            </w:r>
          </w:p>
        </w:tc>
      </w:tr>
      <w:tr w:rsidR="00E53CCF" w:rsidRPr="00371815" w:rsidTr="00E1603A">
        <w:trPr>
          <w:trHeight w:val="569"/>
        </w:trPr>
        <w:tc>
          <w:tcPr>
            <w:tcW w:w="4182" w:type="dxa"/>
            <w:vAlign w:val="bottom"/>
          </w:tcPr>
          <w:p w:rsidR="00E53CCF" w:rsidRPr="003406FF" w:rsidRDefault="00E53CCF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E53CCF" w:rsidRPr="003406FF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E53CCF" w:rsidRPr="003406FF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3406FF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53CCF" w:rsidRPr="003406FF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E53CCF" w:rsidRPr="003406FF" w:rsidRDefault="00E53CCF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886</w:t>
            </w:r>
          </w:p>
        </w:tc>
        <w:tc>
          <w:tcPr>
            <w:tcW w:w="1337" w:type="dxa"/>
            <w:vAlign w:val="bottom"/>
          </w:tcPr>
          <w:p w:rsidR="00E53CCF" w:rsidRPr="003406FF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890</w:t>
            </w:r>
          </w:p>
        </w:tc>
      </w:tr>
      <w:tr w:rsidR="00E53CCF" w:rsidRPr="00371815" w:rsidTr="00AD39CB">
        <w:trPr>
          <w:trHeight w:val="569"/>
        </w:trPr>
        <w:tc>
          <w:tcPr>
            <w:tcW w:w="4182" w:type="dxa"/>
            <w:vAlign w:val="bottom"/>
          </w:tcPr>
          <w:p w:rsidR="00E53CCF" w:rsidRPr="009146DD" w:rsidRDefault="00E53CCF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vAlign w:val="bottom"/>
          </w:tcPr>
          <w:p w:rsidR="00E53CCF" w:rsidRPr="009146DD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E53CCF" w:rsidRPr="009146DD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E53CCF" w:rsidRPr="009146DD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9146DD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Pr="009146DD" w:rsidRDefault="00E53CCF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</w:t>
            </w:r>
          </w:p>
        </w:tc>
        <w:tc>
          <w:tcPr>
            <w:tcW w:w="1337" w:type="dxa"/>
            <w:vAlign w:val="bottom"/>
          </w:tcPr>
          <w:p w:rsidR="00E53CCF" w:rsidRPr="009146DD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</w:t>
            </w:r>
          </w:p>
        </w:tc>
      </w:tr>
      <w:tr w:rsidR="00E53CCF" w:rsidRPr="00371815" w:rsidTr="00AD39CB">
        <w:trPr>
          <w:trHeight w:val="569"/>
        </w:trPr>
        <w:tc>
          <w:tcPr>
            <w:tcW w:w="4182" w:type="dxa"/>
            <w:vAlign w:val="bottom"/>
          </w:tcPr>
          <w:p w:rsidR="00E53CCF" w:rsidRPr="009146DD" w:rsidRDefault="00E53CCF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44" w:type="dxa"/>
            <w:vAlign w:val="bottom"/>
          </w:tcPr>
          <w:p w:rsidR="00E53CCF" w:rsidRPr="009146DD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E53CCF" w:rsidRPr="009146DD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E53CCF" w:rsidRPr="009146DD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53CCF" w:rsidRPr="009146DD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Pr="009146DD" w:rsidRDefault="00E53CCF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</w:t>
            </w:r>
          </w:p>
        </w:tc>
        <w:tc>
          <w:tcPr>
            <w:tcW w:w="1337" w:type="dxa"/>
            <w:vAlign w:val="bottom"/>
          </w:tcPr>
          <w:p w:rsidR="00E53CCF" w:rsidRPr="009146DD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26</w:t>
            </w:r>
          </w:p>
        </w:tc>
      </w:tr>
      <w:tr w:rsidR="00E53CCF" w:rsidRPr="00371815" w:rsidTr="006660ED">
        <w:trPr>
          <w:trHeight w:val="569"/>
        </w:trPr>
        <w:tc>
          <w:tcPr>
            <w:tcW w:w="4182" w:type="dxa"/>
            <w:vAlign w:val="bottom"/>
          </w:tcPr>
          <w:p w:rsidR="00E53CCF" w:rsidRPr="009146DD" w:rsidRDefault="00E53CCF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644" w:type="dxa"/>
            <w:vAlign w:val="bottom"/>
          </w:tcPr>
          <w:p w:rsidR="00E53CCF" w:rsidRPr="009146DD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E53CCF" w:rsidRPr="009146DD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E53CCF" w:rsidRPr="009146DD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53CCF" w:rsidRPr="009146DD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292" w:type="dxa"/>
            <w:vAlign w:val="bottom"/>
          </w:tcPr>
          <w:p w:rsidR="00E53CCF" w:rsidRPr="009146DD" w:rsidRDefault="00E53CCF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337" w:type="dxa"/>
            <w:vAlign w:val="bottom"/>
          </w:tcPr>
          <w:p w:rsidR="00E53CCF" w:rsidRPr="009146DD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E53CCF" w:rsidRPr="00371815" w:rsidTr="006660ED">
        <w:trPr>
          <w:trHeight w:val="569"/>
        </w:trPr>
        <w:tc>
          <w:tcPr>
            <w:tcW w:w="4182" w:type="dxa"/>
            <w:vAlign w:val="bottom"/>
          </w:tcPr>
          <w:p w:rsidR="00E53CCF" w:rsidRPr="009146DD" w:rsidRDefault="00E53CCF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44" w:type="dxa"/>
            <w:vAlign w:val="bottom"/>
          </w:tcPr>
          <w:p w:rsidR="00E53CCF" w:rsidRPr="009146DD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E53CCF" w:rsidRPr="009146DD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E53CCF" w:rsidRPr="009146DD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53CCF" w:rsidRPr="009146DD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92" w:type="dxa"/>
            <w:vAlign w:val="bottom"/>
          </w:tcPr>
          <w:p w:rsidR="00E53CCF" w:rsidRPr="009146DD" w:rsidRDefault="00E53CCF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337" w:type="dxa"/>
            <w:vAlign w:val="bottom"/>
          </w:tcPr>
          <w:p w:rsidR="00E53CCF" w:rsidRPr="009146DD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</w:tr>
      <w:tr w:rsidR="00E53CCF" w:rsidRPr="00371815" w:rsidTr="00D0559F">
        <w:trPr>
          <w:trHeight w:val="569"/>
        </w:trPr>
        <w:tc>
          <w:tcPr>
            <w:tcW w:w="4182" w:type="dxa"/>
            <w:vAlign w:val="bottom"/>
          </w:tcPr>
          <w:p w:rsidR="00E53CCF" w:rsidRPr="009146DD" w:rsidRDefault="00E53CCF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644" w:type="dxa"/>
            <w:vAlign w:val="bottom"/>
          </w:tcPr>
          <w:p w:rsidR="00E53CCF" w:rsidRPr="009146DD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E53CCF" w:rsidRPr="009146DD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E53CCF" w:rsidRPr="009146DD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53CCF" w:rsidRPr="009146DD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292" w:type="dxa"/>
            <w:vAlign w:val="bottom"/>
          </w:tcPr>
          <w:p w:rsidR="00E53CCF" w:rsidRPr="009146DD" w:rsidRDefault="00E53CCF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1337" w:type="dxa"/>
            <w:vAlign w:val="bottom"/>
          </w:tcPr>
          <w:p w:rsidR="00E53CCF" w:rsidRPr="009146DD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</w:p>
        </w:tc>
      </w:tr>
      <w:tr w:rsidR="00E53CCF" w:rsidRPr="00371815" w:rsidTr="00D0559F">
        <w:trPr>
          <w:trHeight w:val="569"/>
        </w:trPr>
        <w:tc>
          <w:tcPr>
            <w:tcW w:w="4182" w:type="dxa"/>
            <w:vAlign w:val="bottom"/>
          </w:tcPr>
          <w:p w:rsidR="00E53CCF" w:rsidRPr="003406FF" w:rsidRDefault="00E53CCF" w:rsidP="00A450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E53CCF" w:rsidRPr="003406FF" w:rsidRDefault="00E53CCF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871" w:type="dxa"/>
            <w:vAlign w:val="bottom"/>
          </w:tcPr>
          <w:p w:rsidR="00E53CCF" w:rsidRPr="009146DD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E53CCF" w:rsidRPr="009146DD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53CCF" w:rsidRPr="009146DD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E53CCF" w:rsidRPr="009146DD" w:rsidRDefault="00E53CCF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337" w:type="dxa"/>
            <w:vAlign w:val="bottom"/>
          </w:tcPr>
          <w:p w:rsidR="00E53CCF" w:rsidRPr="009146DD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E53CCF" w:rsidRPr="00371815" w:rsidTr="00A0551F">
        <w:trPr>
          <w:trHeight w:val="569"/>
        </w:trPr>
        <w:tc>
          <w:tcPr>
            <w:tcW w:w="4182" w:type="dxa"/>
            <w:vAlign w:val="bottom"/>
          </w:tcPr>
          <w:p w:rsidR="00E53CCF" w:rsidRPr="006F2104" w:rsidRDefault="00E53CCF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644" w:type="dxa"/>
            <w:vAlign w:val="bottom"/>
          </w:tcPr>
          <w:p w:rsidR="00E53CCF" w:rsidRPr="006F2104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871" w:type="dxa"/>
            <w:vAlign w:val="bottom"/>
          </w:tcPr>
          <w:p w:rsidR="00E53CCF" w:rsidRPr="006F2104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6F2104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6F2104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6F2104" w:rsidRDefault="00E53CCF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1730</w:t>
            </w:r>
          </w:p>
        </w:tc>
        <w:tc>
          <w:tcPr>
            <w:tcW w:w="1337" w:type="dxa"/>
            <w:vAlign w:val="bottom"/>
          </w:tcPr>
          <w:p w:rsidR="00E53CCF" w:rsidRPr="006F2104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1730</w:t>
            </w:r>
          </w:p>
        </w:tc>
      </w:tr>
      <w:tr w:rsidR="00E53CCF" w:rsidRPr="00371815" w:rsidTr="00A0551F">
        <w:trPr>
          <w:trHeight w:val="569"/>
        </w:trPr>
        <w:tc>
          <w:tcPr>
            <w:tcW w:w="4182" w:type="dxa"/>
            <w:vAlign w:val="bottom"/>
          </w:tcPr>
          <w:p w:rsidR="00E53CCF" w:rsidRPr="006F2104" w:rsidRDefault="00E53CCF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vAlign w:val="bottom"/>
          </w:tcPr>
          <w:p w:rsidR="00E53CCF" w:rsidRPr="006F2104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871" w:type="dxa"/>
            <w:vAlign w:val="bottom"/>
          </w:tcPr>
          <w:p w:rsidR="00E53CCF" w:rsidRPr="006F2104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E53CCF" w:rsidRPr="006F2104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6F2104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6F2104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1730</w:t>
            </w:r>
          </w:p>
        </w:tc>
        <w:tc>
          <w:tcPr>
            <w:tcW w:w="1337" w:type="dxa"/>
            <w:vAlign w:val="bottom"/>
          </w:tcPr>
          <w:p w:rsidR="00E53CCF" w:rsidRPr="006F2104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1730</w:t>
            </w:r>
          </w:p>
        </w:tc>
      </w:tr>
      <w:tr w:rsidR="00E53CCF" w:rsidRPr="00371815" w:rsidTr="00A0551F">
        <w:trPr>
          <w:trHeight w:val="569"/>
        </w:trPr>
        <w:tc>
          <w:tcPr>
            <w:tcW w:w="4182" w:type="dxa"/>
            <w:vAlign w:val="bottom"/>
          </w:tcPr>
          <w:p w:rsidR="00E53CCF" w:rsidRPr="006F2104" w:rsidRDefault="00E53CCF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44" w:type="dxa"/>
            <w:vAlign w:val="bottom"/>
          </w:tcPr>
          <w:p w:rsidR="00E53CCF" w:rsidRPr="006F2104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871" w:type="dxa"/>
            <w:vAlign w:val="bottom"/>
          </w:tcPr>
          <w:p w:rsidR="00E53CCF" w:rsidRPr="006F2104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E53CCF" w:rsidRPr="006F2104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53CCF" w:rsidRPr="006F2104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Pr="006F2104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1730</w:t>
            </w:r>
          </w:p>
        </w:tc>
        <w:tc>
          <w:tcPr>
            <w:tcW w:w="1337" w:type="dxa"/>
            <w:vAlign w:val="bottom"/>
          </w:tcPr>
          <w:p w:rsidR="00E53CCF" w:rsidRPr="006F2104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1730</w:t>
            </w:r>
          </w:p>
        </w:tc>
      </w:tr>
      <w:tr w:rsidR="00E53CCF" w:rsidRPr="00371815" w:rsidTr="00A0551F">
        <w:trPr>
          <w:trHeight w:val="569"/>
        </w:trPr>
        <w:tc>
          <w:tcPr>
            <w:tcW w:w="4182" w:type="dxa"/>
            <w:vAlign w:val="bottom"/>
          </w:tcPr>
          <w:p w:rsidR="00E53CCF" w:rsidRPr="006F2104" w:rsidRDefault="00E53CCF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E53CCF" w:rsidRPr="006F2104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871" w:type="dxa"/>
            <w:vAlign w:val="bottom"/>
          </w:tcPr>
          <w:p w:rsidR="00E53CCF" w:rsidRPr="006F2104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E53CCF" w:rsidRPr="006F2104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53CCF" w:rsidRPr="006F2104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E53CCF" w:rsidRPr="006F2104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1730</w:t>
            </w:r>
          </w:p>
        </w:tc>
        <w:tc>
          <w:tcPr>
            <w:tcW w:w="1337" w:type="dxa"/>
            <w:vAlign w:val="bottom"/>
          </w:tcPr>
          <w:p w:rsidR="00E53CCF" w:rsidRPr="006F2104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1730</w:t>
            </w:r>
          </w:p>
        </w:tc>
      </w:tr>
      <w:tr w:rsidR="00E53CCF" w:rsidRPr="00371815" w:rsidTr="009B510C">
        <w:trPr>
          <w:trHeight w:val="569"/>
        </w:trPr>
        <w:tc>
          <w:tcPr>
            <w:tcW w:w="4182" w:type="dxa"/>
            <w:vAlign w:val="bottom"/>
          </w:tcPr>
          <w:p w:rsidR="00E53CCF" w:rsidRPr="002F6258" w:rsidRDefault="00E53CCF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Резервный фонд исполнительного комитета</w:t>
            </w:r>
          </w:p>
        </w:tc>
        <w:tc>
          <w:tcPr>
            <w:tcW w:w="1644" w:type="dxa"/>
            <w:vAlign w:val="bottom"/>
          </w:tcPr>
          <w:p w:rsidR="00E53CCF" w:rsidRPr="002F6258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E53CCF" w:rsidRPr="002F6258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2F6258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2F6258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2F6258" w:rsidRDefault="00E53CCF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  <w:tc>
          <w:tcPr>
            <w:tcW w:w="1337" w:type="dxa"/>
            <w:vAlign w:val="bottom"/>
          </w:tcPr>
          <w:p w:rsidR="00E53CCF" w:rsidRPr="002F6258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</w:tr>
      <w:tr w:rsidR="00E53CCF" w:rsidRPr="00371815" w:rsidTr="009B510C">
        <w:trPr>
          <w:trHeight w:val="569"/>
        </w:trPr>
        <w:tc>
          <w:tcPr>
            <w:tcW w:w="4182" w:type="dxa"/>
            <w:vAlign w:val="bottom"/>
          </w:tcPr>
          <w:p w:rsidR="00E53CCF" w:rsidRPr="002F6258" w:rsidRDefault="00E53CCF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644" w:type="dxa"/>
            <w:vAlign w:val="bottom"/>
          </w:tcPr>
          <w:p w:rsidR="00E53CCF" w:rsidRPr="002F6258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E53CCF" w:rsidRPr="002F6258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E53CCF" w:rsidRPr="002F6258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2F6258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2F6258" w:rsidRDefault="00E53CCF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  <w:tc>
          <w:tcPr>
            <w:tcW w:w="1337" w:type="dxa"/>
            <w:vAlign w:val="bottom"/>
          </w:tcPr>
          <w:p w:rsidR="00E53CCF" w:rsidRPr="002F6258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</w:tr>
      <w:tr w:rsidR="00E53CCF" w:rsidRPr="00371815" w:rsidTr="009B510C">
        <w:trPr>
          <w:trHeight w:val="569"/>
        </w:trPr>
        <w:tc>
          <w:tcPr>
            <w:tcW w:w="4182" w:type="dxa"/>
            <w:vAlign w:val="bottom"/>
          </w:tcPr>
          <w:p w:rsidR="00E53CCF" w:rsidRPr="002F6258" w:rsidRDefault="00E53CCF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44" w:type="dxa"/>
            <w:vAlign w:val="bottom"/>
          </w:tcPr>
          <w:p w:rsidR="00E53CCF" w:rsidRPr="002F6258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E53CCF" w:rsidRPr="002F6258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E53CCF" w:rsidRPr="002F6258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53CCF" w:rsidRPr="002F6258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Pr="002F6258" w:rsidRDefault="00E53CCF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  <w:tc>
          <w:tcPr>
            <w:tcW w:w="1337" w:type="dxa"/>
            <w:vAlign w:val="bottom"/>
          </w:tcPr>
          <w:p w:rsidR="00E53CCF" w:rsidRPr="002F6258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</w:tr>
      <w:tr w:rsidR="00E53CCF" w:rsidRPr="00371815" w:rsidTr="009B510C">
        <w:trPr>
          <w:trHeight w:val="569"/>
        </w:trPr>
        <w:tc>
          <w:tcPr>
            <w:tcW w:w="4182" w:type="dxa"/>
            <w:vAlign w:val="bottom"/>
          </w:tcPr>
          <w:p w:rsidR="00E53CCF" w:rsidRPr="002F6258" w:rsidRDefault="00E53CCF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1644" w:type="dxa"/>
            <w:vAlign w:val="bottom"/>
          </w:tcPr>
          <w:p w:rsidR="00E53CCF" w:rsidRPr="002F6258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71" w:type="dxa"/>
            <w:vAlign w:val="bottom"/>
          </w:tcPr>
          <w:p w:rsidR="00E53CCF" w:rsidRPr="002F6258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8" w:type="dxa"/>
            <w:vAlign w:val="bottom"/>
          </w:tcPr>
          <w:p w:rsidR="00E53CCF" w:rsidRPr="002F6258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53CCF" w:rsidRPr="002F6258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292" w:type="dxa"/>
            <w:vAlign w:val="bottom"/>
          </w:tcPr>
          <w:p w:rsidR="00E53CCF" w:rsidRPr="002F6258" w:rsidRDefault="00E53CCF" w:rsidP="000B7EC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  <w:tc>
          <w:tcPr>
            <w:tcW w:w="1337" w:type="dxa"/>
            <w:vAlign w:val="bottom"/>
          </w:tcPr>
          <w:p w:rsidR="00E53CCF" w:rsidRPr="002F6258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2816,2</w:t>
            </w:r>
          </w:p>
        </w:tc>
      </w:tr>
      <w:tr w:rsidR="00E53CCF" w:rsidRPr="00371815" w:rsidTr="001A2411">
        <w:trPr>
          <w:trHeight w:val="569"/>
        </w:trPr>
        <w:tc>
          <w:tcPr>
            <w:tcW w:w="4182" w:type="dxa"/>
            <w:vAlign w:val="bottom"/>
          </w:tcPr>
          <w:p w:rsidR="00E53CCF" w:rsidRPr="004850CB" w:rsidRDefault="00E53CCF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644" w:type="dxa"/>
            <w:vAlign w:val="bottom"/>
          </w:tcPr>
          <w:p w:rsidR="00E53CCF" w:rsidRPr="004850CB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0 0</w:t>
            </w:r>
          </w:p>
        </w:tc>
        <w:tc>
          <w:tcPr>
            <w:tcW w:w="871" w:type="dxa"/>
            <w:vAlign w:val="bottom"/>
          </w:tcPr>
          <w:p w:rsidR="00E53CCF" w:rsidRPr="004850CB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4850CB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4850CB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4850CB" w:rsidRDefault="00E53CCF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1202,4</w:t>
            </w:r>
          </w:p>
        </w:tc>
        <w:tc>
          <w:tcPr>
            <w:tcW w:w="1337" w:type="dxa"/>
          </w:tcPr>
          <w:p w:rsidR="00E53CCF" w:rsidRDefault="00E53CCF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53CCF" w:rsidRDefault="00E53CCF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1203,4</w:t>
            </w:r>
          </w:p>
        </w:tc>
      </w:tr>
      <w:tr w:rsidR="00E53CCF" w:rsidRPr="00371815" w:rsidTr="0085607C">
        <w:trPr>
          <w:trHeight w:val="569"/>
        </w:trPr>
        <w:tc>
          <w:tcPr>
            <w:tcW w:w="4182" w:type="dxa"/>
            <w:vAlign w:val="bottom"/>
          </w:tcPr>
          <w:p w:rsidR="00E53CCF" w:rsidRPr="004850CB" w:rsidRDefault="00E53CCF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1644" w:type="dxa"/>
            <w:vAlign w:val="bottom"/>
          </w:tcPr>
          <w:p w:rsidR="00E53CCF" w:rsidRPr="004850CB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871" w:type="dxa"/>
            <w:vAlign w:val="bottom"/>
          </w:tcPr>
          <w:p w:rsidR="00E53CCF" w:rsidRPr="004850CB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4850CB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4850CB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4850CB" w:rsidRDefault="00E53CCF" w:rsidP="006F78B7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  <w:tc>
          <w:tcPr>
            <w:tcW w:w="1337" w:type="dxa"/>
            <w:vAlign w:val="bottom"/>
          </w:tcPr>
          <w:p w:rsidR="00E53CCF" w:rsidRPr="004850CB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</w:tr>
      <w:tr w:rsidR="00E53CCF" w:rsidRPr="00371815" w:rsidTr="0085607C">
        <w:trPr>
          <w:trHeight w:val="569"/>
        </w:trPr>
        <w:tc>
          <w:tcPr>
            <w:tcW w:w="4182" w:type="dxa"/>
            <w:vAlign w:val="bottom"/>
          </w:tcPr>
          <w:p w:rsidR="00E53CCF" w:rsidRPr="004850CB" w:rsidRDefault="00E53CCF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vAlign w:val="bottom"/>
          </w:tcPr>
          <w:p w:rsidR="00E53CCF" w:rsidRPr="004850CB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871" w:type="dxa"/>
            <w:vAlign w:val="bottom"/>
          </w:tcPr>
          <w:p w:rsidR="00E53CCF" w:rsidRPr="004850CB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E53CCF" w:rsidRPr="004850CB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4850CB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Pr="004850CB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  <w:tc>
          <w:tcPr>
            <w:tcW w:w="1337" w:type="dxa"/>
            <w:vAlign w:val="bottom"/>
          </w:tcPr>
          <w:p w:rsidR="00E53CCF" w:rsidRPr="004850CB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</w:tr>
      <w:tr w:rsidR="00E53CCF" w:rsidRPr="00371815" w:rsidTr="0085607C">
        <w:trPr>
          <w:trHeight w:val="569"/>
        </w:trPr>
        <w:tc>
          <w:tcPr>
            <w:tcW w:w="4182" w:type="dxa"/>
            <w:vAlign w:val="bottom"/>
          </w:tcPr>
          <w:p w:rsidR="00E53CCF" w:rsidRPr="004850CB" w:rsidRDefault="00E53CCF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44" w:type="dxa"/>
            <w:vAlign w:val="bottom"/>
          </w:tcPr>
          <w:p w:rsidR="00E53CCF" w:rsidRPr="004850CB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871" w:type="dxa"/>
            <w:vAlign w:val="bottom"/>
          </w:tcPr>
          <w:p w:rsidR="00E53CCF" w:rsidRPr="004850CB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E53CCF" w:rsidRPr="004850CB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01</w:t>
            </w:r>
          </w:p>
        </w:tc>
        <w:tc>
          <w:tcPr>
            <w:tcW w:w="523" w:type="dxa"/>
            <w:vAlign w:val="bottom"/>
          </w:tcPr>
          <w:p w:rsidR="00E53CCF" w:rsidRPr="004850CB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00</w:t>
            </w:r>
          </w:p>
        </w:tc>
        <w:tc>
          <w:tcPr>
            <w:tcW w:w="1292" w:type="dxa"/>
            <w:vAlign w:val="bottom"/>
          </w:tcPr>
          <w:p w:rsidR="00E53CCF" w:rsidRPr="004850CB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  <w:tc>
          <w:tcPr>
            <w:tcW w:w="1337" w:type="dxa"/>
            <w:vAlign w:val="bottom"/>
          </w:tcPr>
          <w:p w:rsidR="00E53CCF" w:rsidRPr="004850CB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</w:tr>
      <w:tr w:rsidR="00E53CCF" w:rsidRPr="00371815" w:rsidTr="0085607C">
        <w:trPr>
          <w:trHeight w:val="569"/>
        </w:trPr>
        <w:tc>
          <w:tcPr>
            <w:tcW w:w="4182" w:type="dxa"/>
            <w:vAlign w:val="bottom"/>
          </w:tcPr>
          <w:p w:rsidR="00E53CCF" w:rsidRPr="00B52537" w:rsidRDefault="00E53CCF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644" w:type="dxa"/>
            <w:vAlign w:val="bottom"/>
          </w:tcPr>
          <w:p w:rsidR="00E53CCF" w:rsidRPr="00B52537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871" w:type="dxa"/>
            <w:vAlign w:val="bottom"/>
          </w:tcPr>
          <w:p w:rsidR="00E53CCF" w:rsidRPr="00B52537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E53CCF" w:rsidRPr="00B52537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53CCF" w:rsidRPr="00B52537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292" w:type="dxa"/>
            <w:vAlign w:val="bottom"/>
          </w:tcPr>
          <w:p w:rsidR="00E53CCF" w:rsidRPr="004850CB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  <w:tc>
          <w:tcPr>
            <w:tcW w:w="1337" w:type="dxa"/>
            <w:vAlign w:val="bottom"/>
          </w:tcPr>
          <w:p w:rsidR="00E53CCF" w:rsidRPr="004850CB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341,4</w:t>
            </w:r>
          </w:p>
        </w:tc>
      </w:tr>
      <w:tr w:rsidR="00E53CCF" w:rsidRPr="00371815" w:rsidTr="00C80EBB">
        <w:trPr>
          <w:trHeight w:val="569"/>
        </w:trPr>
        <w:tc>
          <w:tcPr>
            <w:tcW w:w="4182" w:type="dxa"/>
            <w:vAlign w:val="bottom"/>
          </w:tcPr>
          <w:p w:rsidR="00E53CCF" w:rsidRPr="00B52537" w:rsidRDefault="00E53CCF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644" w:type="dxa"/>
            <w:vAlign w:val="bottom"/>
          </w:tcPr>
          <w:p w:rsidR="00E53CCF" w:rsidRPr="00B52537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71" w:type="dxa"/>
            <w:vAlign w:val="bottom"/>
          </w:tcPr>
          <w:p w:rsidR="00E53CCF" w:rsidRPr="00B52537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B52537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B52537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B52537" w:rsidRDefault="00E53CCF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404,3</w:t>
            </w:r>
          </w:p>
        </w:tc>
        <w:tc>
          <w:tcPr>
            <w:tcW w:w="1337" w:type="dxa"/>
            <w:vAlign w:val="bottom"/>
          </w:tcPr>
          <w:p w:rsidR="00E53CCF" w:rsidRPr="00B52537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405,3</w:t>
            </w:r>
          </w:p>
        </w:tc>
      </w:tr>
      <w:tr w:rsidR="00E53CCF" w:rsidRPr="00371815" w:rsidTr="00C80EBB">
        <w:trPr>
          <w:trHeight w:val="569"/>
        </w:trPr>
        <w:tc>
          <w:tcPr>
            <w:tcW w:w="4182" w:type="dxa"/>
            <w:vAlign w:val="bottom"/>
          </w:tcPr>
          <w:p w:rsidR="00E53CCF" w:rsidRPr="00CA3291" w:rsidRDefault="00E53CCF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vAlign w:val="bottom"/>
          </w:tcPr>
          <w:p w:rsidR="00E53CCF" w:rsidRPr="00CA3291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71" w:type="dxa"/>
            <w:vAlign w:val="bottom"/>
          </w:tcPr>
          <w:p w:rsidR="00E53CCF" w:rsidRPr="00CA3291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E53CCF" w:rsidRPr="00CA3291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CA3291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CA3291" w:rsidRDefault="00E53CCF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402,3</w:t>
            </w:r>
          </w:p>
        </w:tc>
        <w:tc>
          <w:tcPr>
            <w:tcW w:w="1337" w:type="dxa"/>
            <w:vAlign w:val="bottom"/>
          </w:tcPr>
          <w:p w:rsidR="00E53CCF" w:rsidRPr="00CA3291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403,3</w:t>
            </w:r>
          </w:p>
        </w:tc>
      </w:tr>
      <w:tr w:rsidR="00E53CCF" w:rsidRPr="00371815" w:rsidTr="00C80EBB">
        <w:trPr>
          <w:trHeight w:val="569"/>
        </w:trPr>
        <w:tc>
          <w:tcPr>
            <w:tcW w:w="4182" w:type="dxa"/>
            <w:vAlign w:val="bottom"/>
          </w:tcPr>
          <w:p w:rsidR="00E53CCF" w:rsidRPr="00CA3291" w:rsidRDefault="00E53CCF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44" w:type="dxa"/>
            <w:vAlign w:val="bottom"/>
          </w:tcPr>
          <w:p w:rsidR="00E53CCF" w:rsidRPr="00CA3291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71" w:type="dxa"/>
            <w:vAlign w:val="bottom"/>
          </w:tcPr>
          <w:p w:rsidR="00E53CCF" w:rsidRPr="00CA3291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E53CCF" w:rsidRPr="00CA3291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53CCF" w:rsidRPr="00CA3291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Pr="00CA3291" w:rsidRDefault="00E53CCF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402,3</w:t>
            </w:r>
          </w:p>
        </w:tc>
        <w:tc>
          <w:tcPr>
            <w:tcW w:w="1337" w:type="dxa"/>
            <w:vAlign w:val="bottom"/>
          </w:tcPr>
          <w:p w:rsidR="00E53CCF" w:rsidRPr="00CA3291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403,3</w:t>
            </w:r>
          </w:p>
        </w:tc>
      </w:tr>
      <w:tr w:rsidR="00E53CCF" w:rsidRPr="00371815" w:rsidTr="00C80EBB">
        <w:trPr>
          <w:trHeight w:val="569"/>
        </w:trPr>
        <w:tc>
          <w:tcPr>
            <w:tcW w:w="4182" w:type="dxa"/>
            <w:vAlign w:val="bottom"/>
          </w:tcPr>
          <w:p w:rsidR="00E53CCF" w:rsidRPr="00CA3291" w:rsidRDefault="00E53CCF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E53CCF" w:rsidRPr="00CA3291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71" w:type="dxa"/>
            <w:vAlign w:val="bottom"/>
          </w:tcPr>
          <w:p w:rsidR="00E53CCF" w:rsidRPr="00CA3291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E53CCF" w:rsidRPr="00CA3291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53CCF" w:rsidRPr="00CA3291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E53CCF" w:rsidRPr="00CA3291" w:rsidRDefault="00E53CCF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402,3</w:t>
            </w:r>
          </w:p>
        </w:tc>
        <w:tc>
          <w:tcPr>
            <w:tcW w:w="1337" w:type="dxa"/>
            <w:vAlign w:val="bottom"/>
          </w:tcPr>
          <w:p w:rsidR="00E53CCF" w:rsidRPr="00CA3291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403,3</w:t>
            </w:r>
          </w:p>
        </w:tc>
      </w:tr>
      <w:tr w:rsidR="00E53CCF" w:rsidRPr="00371815" w:rsidTr="00C80EBB">
        <w:trPr>
          <w:trHeight w:val="569"/>
        </w:trPr>
        <w:tc>
          <w:tcPr>
            <w:tcW w:w="4182" w:type="dxa"/>
            <w:vAlign w:val="bottom"/>
          </w:tcPr>
          <w:p w:rsidR="00E53CCF" w:rsidRPr="00CA3291" w:rsidRDefault="00E53CCF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E53CCF" w:rsidRPr="00CA3291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71" w:type="dxa"/>
            <w:vAlign w:val="bottom"/>
          </w:tcPr>
          <w:p w:rsidR="00E53CCF" w:rsidRPr="00CA3291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CA3291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CA3291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Pr="00CA3291" w:rsidRDefault="00E53CCF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337" w:type="dxa"/>
            <w:vAlign w:val="bottom"/>
          </w:tcPr>
          <w:p w:rsidR="00E53CCF" w:rsidRPr="00CA3291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E53CCF" w:rsidRPr="00371815" w:rsidTr="00C80EBB">
        <w:trPr>
          <w:trHeight w:val="569"/>
        </w:trPr>
        <w:tc>
          <w:tcPr>
            <w:tcW w:w="4182" w:type="dxa"/>
            <w:vAlign w:val="bottom"/>
          </w:tcPr>
          <w:p w:rsidR="00E53CCF" w:rsidRPr="00CA3291" w:rsidRDefault="00E53CCF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44" w:type="dxa"/>
            <w:vAlign w:val="bottom"/>
          </w:tcPr>
          <w:p w:rsidR="00E53CCF" w:rsidRPr="00CA3291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71" w:type="dxa"/>
            <w:vAlign w:val="bottom"/>
          </w:tcPr>
          <w:p w:rsidR="00E53CCF" w:rsidRPr="00CA3291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CA3291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53CCF" w:rsidRPr="00CA3291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Pr="00CA3291" w:rsidRDefault="00E53CCF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337" w:type="dxa"/>
            <w:vAlign w:val="bottom"/>
          </w:tcPr>
          <w:p w:rsidR="00E53CCF" w:rsidRPr="00CA3291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E53CCF" w:rsidRPr="00371815" w:rsidTr="00C80EBB">
        <w:trPr>
          <w:trHeight w:val="569"/>
        </w:trPr>
        <w:tc>
          <w:tcPr>
            <w:tcW w:w="4182" w:type="dxa"/>
            <w:vAlign w:val="bottom"/>
          </w:tcPr>
          <w:p w:rsidR="00E53CCF" w:rsidRPr="00CA3291" w:rsidRDefault="00E53CCF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E53CCF" w:rsidRPr="00CA3291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871" w:type="dxa"/>
            <w:vAlign w:val="bottom"/>
          </w:tcPr>
          <w:p w:rsidR="00E53CCF" w:rsidRPr="00CA3291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CA3291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53CCF" w:rsidRPr="00CA3291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E53CCF" w:rsidRPr="00CA3291" w:rsidRDefault="00E53CCF" w:rsidP="001A3A9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337" w:type="dxa"/>
            <w:vAlign w:val="bottom"/>
          </w:tcPr>
          <w:p w:rsidR="00E53CCF" w:rsidRPr="00CA3291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E53CCF" w:rsidRPr="00371815" w:rsidTr="00ED2DBA">
        <w:trPr>
          <w:trHeight w:val="569"/>
        </w:trPr>
        <w:tc>
          <w:tcPr>
            <w:tcW w:w="4182" w:type="dxa"/>
            <w:vAlign w:val="bottom"/>
          </w:tcPr>
          <w:p w:rsidR="00E53CCF" w:rsidRPr="00E62FE2" w:rsidRDefault="00E53CCF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644" w:type="dxa"/>
            <w:vAlign w:val="bottom"/>
          </w:tcPr>
          <w:p w:rsidR="00E53CCF" w:rsidRPr="00E62FE2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71" w:type="dxa"/>
            <w:vAlign w:val="bottom"/>
          </w:tcPr>
          <w:p w:rsidR="00E53CCF" w:rsidRPr="00E62FE2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E62FE2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E62FE2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E62FE2" w:rsidRDefault="00E53CCF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363,4</w:t>
            </w:r>
          </w:p>
        </w:tc>
        <w:tc>
          <w:tcPr>
            <w:tcW w:w="1337" w:type="dxa"/>
            <w:vAlign w:val="bottom"/>
          </w:tcPr>
          <w:p w:rsidR="00E53CCF" w:rsidRPr="00E62FE2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363,4</w:t>
            </w:r>
          </w:p>
        </w:tc>
      </w:tr>
      <w:tr w:rsidR="00E53CCF" w:rsidRPr="00371815" w:rsidTr="00ED2DBA">
        <w:trPr>
          <w:trHeight w:val="569"/>
        </w:trPr>
        <w:tc>
          <w:tcPr>
            <w:tcW w:w="4182" w:type="dxa"/>
            <w:vAlign w:val="bottom"/>
          </w:tcPr>
          <w:p w:rsidR="00E53CCF" w:rsidRPr="00E62FE2" w:rsidRDefault="00E53CCF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vAlign w:val="bottom"/>
          </w:tcPr>
          <w:p w:rsidR="00E53CCF" w:rsidRPr="00E62FE2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71" w:type="dxa"/>
            <w:vAlign w:val="bottom"/>
          </w:tcPr>
          <w:p w:rsidR="00E53CCF" w:rsidRPr="00E62FE2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E53CCF" w:rsidRPr="00E62FE2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E62FE2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E62FE2" w:rsidRDefault="00E53CCF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362,4</w:t>
            </w:r>
          </w:p>
        </w:tc>
        <w:tc>
          <w:tcPr>
            <w:tcW w:w="1337" w:type="dxa"/>
            <w:vAlign w:val="bottom"/>
          </w:tcPr>
          <w:p w:rsidR="00E53CCF" w:rsidRPr="00E62FE2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362,4</w:t>
            </w:r>
          </w:p>
        </w:tc>
      </w:tr>
      <w:tr w:rsidR="00E53CCF" w:rsidRPr="00371815" w:rsidTr="00ED2DBA">
        <w:trPr>
          <w:trHeight w:val="569"/>
        </w:trPr>
        <w:tc>
          <w:tcPr>
            <w:tcW w:w="4182" w:type="dxa"/>
            <w:vAlign w:val="bottom"/>
          </w:tcPr>
          <w:p w:rsidR="00E53CCF" w:rsidRPr="00E62FE2" w:rsidRDefault="00E53CCF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44" w:type="dxa"/>
            <w:vAlign w:val="bottom"/>
          </w:tcPr>
          <w:p w:rsidR="00E53CCF" w:rsidRPr="00E62FE2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71" w:type="dxa"/>
            <w:vAlign w:val="bottom"/>
          </w:tcPr>
          <w:p w:rsidR="00E53CCF" w:rsidRPr="00E62FE2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E53CCF" w:rsidRPr="00E62FE2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53CCF" w:rsidRPr="00E62FE2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Pr="00E62FE2" w:rsidRDefault="00E53CCF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362,4</w:t>
            </w:r>
          </w:p>
        </w:tc>
        <w:tc>
          <w:tcPr>
            <w:tcW w:w="1337" w:type="dxa"/>
            <w:vAlign w:val="bottom"/>
          </w:tcPr>
          <w:p w:rsidR="00E53CCF" w:rsidRPr="00E62FE2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362,4</w:t>
            </w:r>
          </w:p>
        </w:tc>
      </w:tr>
      <w:tr w:rsidR="00E53CCF" w:rsidRPr="00371815" w:rsidTr="00ED2DBA">
        <w:trPr>
          <w:trHeight w:val="569"/>
        </w:trPr>
        <w:tc>
          <w:tcPr>
            <w:tcW w:w="4182" w:type="dxa"/>
            <w:vAlign w:val="bottom"/>
          </w:tcPr>
          <w:p w:rsidR="00E53CCF" w:rsidRPr="00E62FE2" w:rsidRDefault="00E53CCF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E53CCF" w:rsidRPr="00E62FE2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71" w:type="dxa"/>
            <w:vAlign w:val="bottom"/>
          </w:tcPr>
          <w:p w:rsidR="00E53CCF" w:rsidRPr="00E62FE2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E53CCF" w:rsidRPr="00E62FE2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53CCF" w:rsidRPr="00E62FE2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E53CCF" w:rsidRPr="00E62FE2" w:rsidRDefault="00E53CCF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362,4</w:t>
            </w:r>
          </w:p>
        </w:tc>
        <w:tc>
          <w:tcPr>
            <w:tcW w:w="1337" w:type="dxa"/>
            <w:vAlign w:val="bottom"/>
          </w:tcPr>
          <w:p w:rsidR="00E53CCF" w:rsidRPr="00E62FE2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362,4</w:t>
            </w:r>
          </w:p>
        </w:tc>
      </w:tr>
      <w:tr w:rsidR="00E53CCF" w:rsidRPr="00371815" w:rsidTr="00ED2DBA">
        <w:trPr>
          <w:trHeight w:val="569"/>
        </w:trPr>
        <w:tc>
          <w:tcPr>
            <w:tcW w:w="4182" w:type="dxa"/>
            <w:vAlign w:val="bottom"/>
          </w:tcPr>
          <w:p w:rsidR="00E53CCF" w:rsidRPr="00E62FE2" w:rsidRDefault="00E53CCF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E53CCF" w:rsidRPr="00E62FE2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71" w:type="dxa"/>
            <w:vAlign w:val="bottom"/>
          </w:tcPr>
          <w:p w:rsidR="00E53CCF" w:rsidRPr="00E62FE2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E62FE2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E62FE2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Pr="00E62FE2" w:rsidRDefault="00E53CCF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337" w:type="dxa"/>
            <w:vAlign w:val="bottom"/>
          </w:tcPr>
          <w:p w:rsidR="00E53CCF" w:rsidRPr="00E62FE2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E53CCF" w:rsidRPr="00371815" w:rsidTr="00ED2DBA">
        <w:trPr>
          <w:trHeight w:val="569"/>
        </w:trPr>
        <w:tc>
          <w:tcPr>
            <w:tcW w:w="4182" w:type="dxa"/>
            <w:vAlign w:val="bottom"/>
          </w:tcPr>
          <w:p w:rsidR="00E53CCF" w:rsidRPr="00E62FE2" w:rsidRDefault="00E53CCF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44" w:type="dxa"/>
            <w:vAlign w:val="bottom"/>
          </w:tcPr>
          <w:p w:rsidR="00E53CCF" w:rsidRPr="00E62FE2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71" w:type="dxa"/>
            <w:vAlign w:val="bottom"/>
          </w:tcPr>
          <w:p w:rsidR="00E53CCF" w:rsidRPr="00E62FE2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E62FE2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53CCF" w:rsidRPr="00E62FE2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Pr="00E62FE2" w:rsidRDefault="00E53CCF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337" w:type="dxa"/>
            <w:vAlign w:val="bottom"/>
          </w:tcPr>
          <w:p w:rsidR="00E53CCF" w:rsidRPr="00E62FE2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E53CCF" w:rsidRPr="00371815" w:rsidTr="00ED2DBA">
        <w:trPr>
          <w:trHeight w:val="569"/>
        </w:trPr>
        <w:tc>
          <w:tcPr>
            <w:tcW w:w="4182" w:type="dxa"/>
            <w:vAlign w:val="bottom"/>
          </w:tcPr>
          <w:p w:rsidR="00E53CCF" w:rsidRPr="00E62FE2" w:rsidRDefault="00E53CCF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E53CCF" w:rsidRPr="00E62FE2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871" w:type="dxa"/>
            <w:vAlign w:val="bottom"/>
          </w:tcPr>
          <w:p w:rsidR="00E53CCF" w:rsidRPr="00E62FE2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E62FE2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53CCF" w:rsidRPr="00E62FE2" w:rsidRDefault="00E53CCF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E53CCF" w:rsidRPr="00E62FE2" w:rsidRDefault="00E53CCF" w:rsidP="000C02F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337" w:type="dxa"/>
            <w:vAlign w:val="bottom"/>
          </w:tcPr>
          <w:p w:rsidR="00E53CCF" w:rsidRPr="00E62FE2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E53CCF" w:rsidRPr="00371815" w:rsidTr="00161B0D">
        <w:trPr>
          <w:trHeight w:val="569"/>
        </w:trPr>
        <w:tc>
          <w:tcPr>
            <w:tcW w:w="4182" w:type="dxa"/>
            <w:vAlign w:val="bottom"/>
          </w:tcPr>
          <w:p w:rsidR="00E53CCF" w:rsidRPr="00FE543B" w:rsidRDefault="00E53CCF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1644" w:type="dxa"/>
            <w:vAlign w:val="bottom"/>
          </w:tcPr>
          <w:p w:rsidR="00E53CCF" w:rsidRPr="00FE543B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871" w:type="dxa"/>
            <w:vAlign w:val="bottom"/>
          </w:tcPr>
          <w:p w:rsidR="00E53CCF" w:rsidRPr="00FE543B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FE543B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FE543B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FE543B" w:rsidRDefault="00E53CCF" w:rsidP="00286F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85,6</w:t>
            </w:r>
          </w:p>
        </w:tc>
        <w:tc>
          <w:tcPr>
            <w:tcW w:w="1337" w:type="dxa"/>
            <w:vAlign w:val="bottom"/>
          </w:tcPr>
          <w:p w:rsidR="00E53CCF" w:rsidRPr="00FE543B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85,6</w:t>
            </w:r>
          </w:p>
        </w:tc>
      </w:tr>
      <w:tr w:rsidR="00E53CCF" w:rsidRPr="00371815" w:rsidTr="00161B0D">
        <w:trPr>
          <w:trHeight w:val="569"/>
        </w:trPr>
        <w:tc>
          <w:tcPr>
            <w:tcW w:w="4182" w:type="dxa"/>
            <w:vAlign w:val="bottom"/>
          </w:tcPr>
          <w:p w:rsidR="00E53CCF" w:rsidRPr="00FE543B" w:rsidRDefault="00E53CCF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E53CCF" w:rsidRPr="00FE543B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871" w:type="dxa"/>
            <w:vAlign w:val="bottom"/>
          </w:tcPr>
          <w:p w:rsidR="00E53CCF" w:rsidRPr="00FE543B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FE543B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FE543B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FE543B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85,6</w:t>
            </w:r>
          </w:p>
        </w:tc>
        <w:tc>
          <w:tcPr>
            <w:tcW w:w="1337" w:type="dxa"/>
            <w:vAlign w:val="bottom"/>
          </w:tcPr>
          <w:p w:rsidR="00E53CCF" w:rsidRPr="00FE543B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85,6</w:t>
            </w:r>
          </w:p>
        </w:tc>
      </w:tr>
      <w:tr w:rsidR="00E53CCF" w:rsidRPr="00371815" w:rsidTr="00161B0D">
        <w:trPr>
          <w:trHeight w:val="569"/>
        </w:trPr>
        <w:tc>
          <w:tcPr>
            <w:tcW w:w="4182" w:type="dxa"/>
            <w:vAlign w:val="bottom"/>
          </w:tcPr>
          <w:p w:rsidR="00E53CCF" w:rsidRPr="00FE543B" w:rsidRDefault="00E53CCF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44" w:type="dxa"/>
            <w:vAlign w:val="bottom"/>
          </w:tcPr>
          <w:p w:rsidR="00E53CCF" w:rsidRPr="00FE543B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871" w:type="dxa"/>
            <w:vAlign w:val="bottom"/>
          </w:tcPr>
          <w:p w:rsidR="00E53CCF" w:rsidRPr="00FE543B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FE543B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53CCF" w:rsidRPr="00FE543B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Pr="00FE543B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85,6</w:t>
            </w:r>
          </w:p>
        </w:tc>
        <w:tc>
          <w:tcPr>
            <w:tcW w:w="1337" w:type="dxa"/>
            <w:vAlign w:val="bottom"/>
          </w:tcPr>
          <w:p w:rsidR="00E53CCF" w:rsidRPr="00FE543B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85,6</w:t>
            </w:r>
          </w:p>
        </w:tc>
      </w:tr>
      <w:tr w:rsidR="00E53CCF" w:rsidRPr="00371815" w:rsidTr="00161B0D">
        <w:trPr>
          <w:trHeight w:val="569"/>
        </w:trPr>
        <w:tc>
          <w:tcPr>
            <w:tcW w:w="4182" w:type="dxa"/>
            <w:vAlign w:val="bottom"/>
          </w:tcPr>
          <w:p w:rsidR="00E53CCF" w:rsidRPr="00FE543B" w:rsidRDefault="00E53CCF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E53CCF" w:rsidRPr="00FE543B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871" w:type="dxa"/>
            <w:vAlign w:val="bottom"/>
          </w:tcPr>
          <w:p w:rsidR="00E53CCF" w:rsidRPr="00FE543B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FE543B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53CCF" w:rsidRPr="00FE543B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E53CCF" w:rsidRPr="00FE543B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85,6</w:t>
            </w:r>
          </w:p>
        </w:tc>
        <w:tc>
          <w:tcPr>
            <w:tcW w:w="1337" w:type="dxa"/>
            <w:vAlign w:val="bottom"/>
          </w:tcPr>
          <w:p w:rsidR="00E53CCF" w:rsidRPr="00FE543B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85,6</w:t>
            </w:r>
          </w:p>
        </w:tc>
      </w:tr>
      <w:tr w:rsidR="00E53CCF" w:rsidRPr="00371815" w:rsidTr="008B3313">
        <w:trPr>
          <w:trHeight w:val="569"/>
        </w:trPr>
        <w:tc>
          <w:tcPr>
            <w:tcW w:w="4182" w:type="dxa"/>
            <w:vAlign w:val="bottom"/>
          </w:tcPr>
          <w:p w:rsidR="00E53CCF" w:rsidRPr="00FE543B" w:rsidRDefault="00E53CCF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644" w:type="dxa"/>
            <w:vAlign w:val="bottom"/>
          </w:tcPr>
          <w:p w:rsidR="00E53CCF" w:rsidRPr="00FE543B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871" w:type="dxa"/>
            <w:vAlign w:val="bottom"/>
          </w:tcPr>
          <w:p w:rsidR="00E53CCF" w:rsidRPr="00FE543B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FE543B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FE543B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FE543B" w:rsidRDefault="00E53CCF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0,5</w:t>
            </w:r>
          </w:p>
        </w:tc>
        <w:tc>
          <w:tcPr>
            <w:tcW w:w="1337" w:type="dxa"/>
            <w:vAlign w:val="bottom"/>
          </w:tcPr>
          <w:p w:rsidR="00E53CCF" w:rsidRPr="00FE543B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0,5</w:t>
            </w:r>
          </w:p>
        </w:tc>
      </w:tr>
      <w:tr w:rsidR="00E53CCF" w:rsidRPr="00371815" w:rsidTr="008B3313">
        <w:trPr>
          <w:trHeight w:val="569"/>
        </w:trPr>
        <w:tc>
          <w:tcPr>
            <w:tcW w:w="4182" w:type="dxa"/>
            <w:vAlign w:val="bottom"/>
          </w:tcPr>
          <w:p w:rsidR="00E53CCF" w:rsidRPr="00FE543B" w:rsidRDefault="00E53CCF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vAlign w:val="bottom"/>
          </w:tcPr>
          <w:p w:rsidR="00E53CCF" w:rsidRPr="00FE543B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871" w:type="dxa"/>
            <w:vAlign w:val="bottom"/>
          </w:tcPr>
          <w:p w:rsidR="00E53CCF" w:rsidRPr="00FE543B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E53CCF" w:rsidRPr="00FE543B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FE543B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FE543B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0,5</w:t>
            </w:r>
          </w:p>
        </w:tc>
        <w:tc>
          <w:tcPr>
            <w:tcW w:w="1337" w:type="dxa"/>
            <w:vAlign w:val="bottom"/>
          </w:tcPr>
          <w:p w:rsidR="00E53CCF" w:rsidRPr="00FE543B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0,5</w:t>
            </w:r>
          </w:p>
        </w:tc>
      </w:tr>
      <w:tr w:rsidR="00E53CCF" w:rsidRPr="00371815" w:rsidTr="008B3313">
        <w:trPr>
          <w:trHeight w:val="569"/>
        </w:trPr>
        <w:tc>
          <w:tcPr>
            <w:tcW w:w="4182" w:type="dxa"/>
            <w:vAlign w:val="bottom"/>
          </w:tcPr>
          <w:p w:rsidR="00E53CCF" w:rsidRPr="00FE543B" w:rsidRDefault="00E53CCF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44" w:type="dxa"/>
            <w:vAlign w:val="bottom"/>
          </w:tcPr>
          <w:p w:rsidR="00E53CCF" w:rsidRPr="00FE543B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871" w:type="dxa"/>
            <w:vAlign w:val="bottom"/>
          </w:tcPr>
          <w:p w:rsidR="00E53CCF" w:rsidRPr="00FE543B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E53CCF" w:rsidRPr="00FE543B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53CCF" w:rsidRPr="00FE543B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Pr="00FE543B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0,5</w:t>
            </w:r>
          </w:p>
        </w:tc>
        <w:tc>
          <w:tcPr>
            <w:tcW w:w="1337" w:type="dxa"/>
            <w:vAlign w:val="bottom"/>
          </w:tcPr>
          <w:p w:rsidR="00E53CCF" w:rsidRPr="00FE543B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0,5</w:t>
            </w:r>
          </w:p>
        </w:tc>
      </w:tr>
      <w:tr w:rsidR="00E53CCF" w:rsidRPr="00371815" w:rsidTr="008B3313">
        <w:trPr>
          <w:trHeight w:val="569"/>
        </w:trPr>
        <w:tc>
          <w:tcPr>
            <w:tcW w:w="4182" w:type="dxa"/>
            <w:vAlign w:val="bottom"/>
          </w:tcPr>
          <w:p w:rsidR="00E53CCF" w:rsidRPr="00FE543B" w:rsidRDefault="00E53CCF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E53CCF" w:rsidRPr="00FE543B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871" w:type="dxa"/>
            <w:vAlign w:val="bottom"/>
          </w:tcPr>
          <w:p w:rsidR="00E53CCF" w:rsidRPr="00FE543B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E53CCF" w:rsidRPr="00FE543B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53CCF" w:rsidRPr="00FE543B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E53CCF" w:rsidRPr="00FE543B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0,5</w:t>
            </w:r>
          </w:p>
        </w:tc>
        <w:tc>
          <w:tcPr>
            <w:tcW w:w="1337" w:type="dxa"/>
            <w:vAlign w:val="bottom"/>
          </w:tcPr>
          <w:p w:rsidR="00E53CCF" w:rsidRPr="00FE543B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0,5</w:t>
            </w:r>
          </w:p>
        </w:tc>
      </w:tr>
      <w:tr w:rsidR="00E53CCF" w:rsidRPr="00371815" w:rsidTr="009D7D39">
        <w:trPr>
          <w:trHeight w:val="569"/>
        </w:trPr>
        <w:tc>
          <w:tcPr>
            <w:tcW w:w="4182" w:type="dxa"/>
          </w:tcPr>
          <w:p w:rsidR="00E53CCF" w:rsidRPr="00DE5438" w:rsidRDefault="00E53CCF" w:rsidP="00DE5438">
            <w:pPr>
              <w:rPr>
                <w:rFonts w:ascii="Times New Roman" w:hAnsi="Times New Roman"/>
              </w:rPr>
            </w:pPr>
            <w:r w:rsidRPr="00DE5438">
              <w:rPr>
                <w:rFonts w:ascii="Times New Roman" w:hAnsi="Times New Roman"/>
              </w:rPr>
              <w:t>Реализация государственных полномочий по распоряжению земельными участками, государственная собственность на которые не разграничена</w:t>
            </w:r>
          </w:p>
        </w:tc>
        <w:tc>
          <w:tcPr>
            <w:tcW w:w="1644" w:type="dxa"/>
            <w:vAlign w:val="bottom"/>
          </w:tcPr>
          <w:p w:rsidR="00E53CCF" w:rsidRPr="00FE543B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99 0 002540 0</w:t>
            </w:r>
          </w:p>
        </w:tc>
        <w:tc>
          <w:tcPr>
            <w:tcW w:w="871" w:type="dxa"/>
            <w:vAlign w:val="bottom"/>
          </w:tcPr>
          <w:p w:rsidR="00E53CCF" w:rsidRPr="00FE543B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E53CCF" w:rsidRPr="00FE543B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FE543B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Default="00E53CCF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7,2</w:t>
            </w:r>
          </w:p>
        </w:tc>
        <w:tc>
          <w:tcPr>
            <w:tcW w:w="1337" w:type="dxa"/>
            <w:vAlign w:val="bottom"/>
          </w:tcPr>
          <w:p w:rsidR="00E53CCF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7,2</w:t>
            </w:r>
          </w:p>
        </w:tc>
      </w:tr>
      <w:tr w:rsidR="00E53CCF" w:rsidRPr="00371815" w:rsidTr="009D7D39">
        <w:trPr>
          <w:trHeight w:val="569"/>
        </w:trPr>
        <w:tc>
          <w:tcPr>
            <w:tcW w:w="4182" w:type="dxa"/>
          </w:tcPr>
          <w:p w:rsidR="00E53CCF" w:rsidRPr="00DE5438" w:rsidRDefault="00E53CCF" w:rsidP="00DE5438">
            <w:pPr>
              <w:rPr>
                <w:rFonts w:ascii="Times New Roman" w:hAnsi="Times New Roman"/>
                <w:szCs w:val="24"/>
              </w:rPr>
            </w:pPr>
            <w:r w:rsidRPr="00DE5438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vAlign w:val="bottom"/>
          </w:tcPr>
          <w:p w:rsidR="00E53CCF" w:rsidRPr="00FE543B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99 0 002540 0</w:t>
            </w:r>
          </w:p>
        </w:tc>
        <w:tc>
          <w:tcPr>
            <w:tcW w:w="871" w:type="dxa"/>
            <w:vAlign w:val="bottom"/>
          </w:tcPr>
          <w:p w:rsidR="00E53CCF" w:rsidRPr="00FE543B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E53CCF" w:rsidRPr="00FE543B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FE543B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7,2</w:t>
            </w:r>
          </w:p>
        </w:tc>
        <w:tc>
          <w:tcPr>
            <w:tcW w:w="1337" w:type="dxa"/>
            <w:vAlign w:val="bottom"/>
          </w:tcPr>
          <w:p w:rsidR="00E53CCF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7,2</w:t>
            </w:r>
          </w:p>
        </w:tc>
      </w:tr>
      <w:tr w:rsidR="00E53CCF" w:rsidRPr="00371815" w:rsidTr="009D7D39">
        <w:trPr>
          <w:trHeight w:val="569"/>
        </w:trPr>
        <w:tc>
          <w:tcPr>
            <w:tcW w:w="4182" w:type="dxa"/>
            <w:vAlign w:val="bottom"/>
          </w:tcPr>
          <w:p w:rsidR="00E53CCF" w:rsidRPr="00FE543B" w:rsidRDefault="00E53CCF" w:rsidP="00A450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44" w:type="dxa"/>
            <w:vAlign w:val="bottom"/>
          </w:tcPr>
          <w:p w:rsidR="00E53CCF" w:rsidRPr="00FE543B" w:rsidRDefault="00E53CCF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99 0 002540 0</w:t>
            </w:r>
          </w:p>
        </w:tc>
        <w:tc>
          <w:tcPr>
            <w:tcW w:w="871" w:type="dxa"/>
            <w:vAlign w:val="bottom"/>
          </w:tcPr>
          <w:p w:rsidR="00E53CCF" w:rsidRPr="00FE543B" w:rsidRDefault="00E53CCF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E53CCF" w:rsidRPr="00FE543B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53CCF" w:rsidRPr="00FE543B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7,2</w:t>
            </w:r>
          </w:p>
        </w:tc>
        <w:tc>
          <w:tcPr>
            <w:tcW w:w="1337" w:type="dxa"/>
            <w:vAlign w:val="bottom"/>
          </w:tcPr>
          <w:p w:rsidR="00E53CCF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7,2</w:t>
            </w:r>
          </w:p>
        </w:tc>
      </w:tr>
      <w:tr w:rsidR="00E53CCF" w:rsidRPr="00371815" w:rsidTr="009D7D39">
        <w:trPr>
          <w:trHeight w:val="569"/>
        </w:trPr>
        <w:tc>
          <w:tcPr>
            <w:tcW w:w="4182" w:type="dxa"/>
            <w:vAlign w:val="bottom"/>
          </w:tcPr>
          <w:p w:rsidR="00E53CCF" w:rsidRPr="00FE543B" w:rsidRDefault="00E53CCF" w:rsidP="00A450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E53CCF" w:rsidRPr="00FE543B" w:rsidRDefault="00E53CCF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99 0 002540 0</w:t>
            </w:r>
          </w:p>
        </w:tc>
        <w:tc>
          <w:tcPr>
            <w:tcW w:w="871" w:type="dxa"/>
            <w:vAlign w:val="bottom"/>
          </w:tcPr>
          <w:p w:rsidR="00E53CCF" w:rsidRPr="00FE543B" w:rsidRDefault="00E53CCF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E53CCF" w:rsidRPr="00FE543B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53CCF" w:rsidRPr="00FE543B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E53CCF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7,2</w:t>
            </w:r>
          </w:p>
        </w:tc>
        <w:tc>
          <w:tcPr>
            <w:tcW w:w="1337" w:type="dxa"/>
            <w:vAlign w:val="bottom"/>
          </w:tcPr>
          <w:p w:rsidR="00E53CCF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7,2</w:t>
            </w:r>
          </w:p>
        </w:tc>
      </w:tr>
      <w:tr w:rsidR="00E53CCF" w:rsidRPr="00371815" w:rsidTr="009D7D39">
        <w:trPr>
          <w:trHeight w:val="569"/>
        </w:trPr>
        <w:tc>
          <w:tcPr>
            <w:tcW w:w="4182" w:type="dxa"/>
            <w:vAlign w:val="bottom"/>
          </w:tcPr>
          <w:p w:rsidR="00E53CCF" w:rsidRPr="00BD703F" w:rsidRDefault="00E53CCF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1644" w:type="dxa"/>
            <w:vAlign w:val="bottom"/>
          </w:tcPr>
          <w:p w:rsidR="00E53CCF" w:rsidRPr="00BD703F" w:rsidRDefault="00E53CCF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871" w:type="dxa"/>
            <w:vAlign w:val="bottom"/>
          </w:tcPr>
          <w:p w:rsidR="00E53CCF" w:rsidRPr="00BD703F" w:rsidRDefault="00E53CCF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BD703F" w:rsidRDefault="00E53CCF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BD703F" w:rsidRDefault="00E53CCF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Default="00E53CCF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2167,5</w:t>
            </w:r>
          </w:p>
        </w:tc>
        <w:tc>
          <w:tcPr>
            <w:tcW w:w="1337" w:type="dxa"/>
            <w:vAlign w:val="bottom"/>
          </w:tcPr>
          <w:p w:rsidR="00E53CCF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2247,1</w:t>
            </w:r>
          </w:p>
        </w:tc>
      </w:tr>
      <w:tr w:rsidR="00E53CCF" w:rsidRPr="00371815" w:rsidTr="009D7D39">
        <w:trPr>
          <w:trHeight w:val="569"/>
        </w:trPr>
        <w:tc>
          <w:tcPr>
            <w:tcW w:w="4182" w:type="dxa"/>
            <w:vAlign w:val="bottom"/>
          </w:tcPr>
          <w:p w:rsidR="00E53CCF" w:rsidRPr="00BD703F" w:rsidRDefault="00E53CCF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644" w:type="dxa"/>
            <w:vAlign w:val="bottom"/>
          </w:tcPr>
          <w:p w:rsidR="00E53CCF" w:rsidRPr="00BD703F" w:rsidRDefault="00E53CCF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871" w:type="dxa"/>
            <w:vAlign w:val="bottom"/>
          </w:tcPr>
          <w:p w:rsidR="00E53CCF" w:rsidRPr="00BD703F" w:rsidRDefault="00E53CCF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E53CCF" w:rsidRPr="00BD703F" w:rsidRDefault="00E53CCF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BD703F" w:rsidRDefault="00E53CCF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2167,5</w:t>
            </w:r>
          </w:p>
        </w:tc>
        <w:tc>
          <w:tcPr>
            <w:tcW w:w="1337" w:type="dxa"/>
            <w:vAlign w:val="bottom"/>
          </w:tcPr>
          <w:p w:rsidR="00E53CCF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2247,1</w:t>
            </w:r>
          </w:p>
        </w:tc>
      </w:tr>
      <w:tr w:rsidR="00E53CCF" w:rsidRPr="00371815" w:rsidTr="009D7D39">
        <w:trPr>
          <w:trHeight w:val="569"/>
        </w:trPr>
        <w:tc>
          <w:tcPr>
            <w:tcW w:w="4182" w:type="dxa"/>
            <w:vAlign w:val="bottom"/>
          </w:tcPr>
          <w:p w:rsidR="00E53CCF" w:rsidRPr="00BD703F" w:rsidRDefault="00E53CCF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644" w:type="dxa"/>
            <w:vAlign w:val="bottom"/>
          </w:tcPr>
          <w:p w:rsidR="00E53CCF" w:rsidRPr="00BD703F" w:rsidRDefault="00E53CCF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871" w:type="dxa"/>
            <w:vAlign w:val="bottom"/>
          </w:tcPr>
          <w:p w:rsidR="00E53CCF" w:rsidRPr="00BD703F" w:rsidRDefault="00E53CCF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E53CCF" w:rsidRPr="00BD703F" w:rsidRDefault="00E53CCF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E53CCF" w:rsidRPr="00BD703F" w:rsidRDefault="00E53CCF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2167,5</w:t>
            </w:r>
          </w:p>
        </w:tc>
        <w:tc>
          <w:tcPr>
            <w:tcW w:w="1337" w:type="dxa"/>
            <w:vAlign w:val="bottom"/>
          </w:tcPr>
          <w:p w:rsidR="00E53CCF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2247,1</w:t>
            </w:r>
          </w:p>
        </w:tc>
      </w:tr>
      <w:tr w:rsidR="00E53CCF" w:rsidRPr="00371815" w:rsidTr="009D7D39">
        <w:trPr>
          <w:trHeight w:val="569"/>
        </w:trPr>
        <w:tc>
          <w:tcPr>
            <w:tcW w:w="4182" w:type="dxa"/>
            <w:vAlign w:val="bottom"/>
          </w:tcPr>
          <w:p w:rsidR="00E53CCF" w:rsidRPr="00BD703F" w:rsidRDefault="00E53CCF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644" w:type="dxa"/>
            <w:vAlign w:val="bottom"/>
          </w:tcPr>
          <w:p w:rsidR="00E53CCF" w:rsidRPr="00BD703F" w:rsidRDefault="00E53CCF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871" w:type="dxa"/>
            <w:vAlign w:val="bottom"/>
          </w:tcPr>
          <w:p w:rsidR="00E53CCF" w:rsidRPr="00BD703F" w:rsidRDefault="00E53CCF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E53CCF" w:rsidRPr="00BD703F" w:rsidRDefault="00E53CCF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E53CCF" w:rsidRPr="00BD703F" w:rsidRDefault="00E53CCF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292" w:type="dxa"/>
            <w:vAlign w:val="bottom"/>
          </w:tcPr>
          <w:p w:rsidR="00E53CCF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2167,5</w:t>
            </w:r>
          </w:p>
        </w:tc>
        <w:tc>
          <w:tcPr>
            <w:tcW w:w="1337" w:type="dxa"/>
            <w:vAlign w:val="bottom"/>
          </w:tcPr>
          <w:p w:rsidR="00E53CCF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2247,1</w:t>
            </w:r>
          </w:p>
        </w:tc>
      </w:tr>
      <w:tr w:rsidR="00E53CCF" w:rsidRPr="00371815" w:rsidTr="009D7D39">
        <w:trPr>
          <w:trHeight w:val="569"/>
        </w:trPr>
        <w:tc>
          <w:tcPr>
            <w:tcW w:w="4182" w:type="dxa"/>
            <w:vAlign w:val="bottom"/>
          </w:tcPr>
          <w:p w:rsidR="00E53CCF" w:rsidRPr="00FC7501" w:rsidRDefault="00E53CCF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1644" w:type="dxa"/>
            <w:vAlign w:val="bottom"/>
          </w:tcPr>
          <w:p w:rsidR="00E53CCF" w:rsidRPr="00FC7501" w:rsidRDefault="00E53CCF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71" w:type="dxa"/>
            <w:vAlign w:val="bottom"/>
          </w:tcPr>
          <w:p w:rsidR="00E53CCF" w:rsidRPr="00FC7501" w:rsidRDefault="00E53CCF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FC7501" w:rsidRDefault="00E53CCF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FC7501" w:rsidRDefault="00E53CCF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Default="00E53CCF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1415,6</w:t>
            </w:r>
          </w:p>
        </w:tc>
        <w:tc>
          <w:tcPr>
            <w:tcW w:w="1337" w:type="dxa"/>
            <w:vAlign w:val="bottom"/>
          </w:tcPr>
          <w:p w:rsidR="00E53CCF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1460,5</w:t>
            </w:r>
          </w:p>
        </w:tc>
      </w:tr>
      <w:tr w:rsidR="00E53CCF" w:rsidRPr="00371815" w:rsidTr="009D7D39">
        <w:trPr>
          <w:trHeight w:val="569"/>
        </w:trPr>
        <w:tc>
          <w:tcPr>
            <w:tcW w:w="4182" w:type="dxa"/>
            <w:vAlign w:val="bottom"/>
          </w:tcPr>
          <w:p w:rsidR="00E53CCF" w:rsidRPr="00FC7501" w:rsidRDefault="00E53CCF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44" w:type="dxa"/>
            <w:vAlign w:val="bottom"/>
          </w:tcPr>
          <w:p w:rsidR="00E53CCF" w:rsidRPr="00FC7501" w:rsidRDefault="00E53CCF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71" w:type="dxa"/>
            <w:vAlign w:val="bottom"/>
          </w:tcPr>
          <w:p w:rsidR="00E53CCF" w:rsidRPr="00FC7501" w:rsidRDefault="00E53CCF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E53CCF" w:rsidRPr="00FC7501" w:rsidRDefault="00E53CCF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FC7501" w:rsidRDefault="00E53CCF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Default="00E53CCF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970</w:t>
            </w:r>
          </w:p>
        </w:tc>
        <w:tc>
          <w:tcPr>
            <w:tcW w:w="1337" w:type="dxa"/>
            <w:vAlign w:val="bottom"/>
          </w:tcPr>
          <w:p w:rsidR="00E53CCF" w:rsidRDefault="00E53CCF" w:rsidP="00075A7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970</w:t>
            </w:r>
          </w:p>
        </w:tc>
      </w:tr>
      <w:tr w:rsidR="00E53CCF" w:rsidRPr="00371815" w:rsidTr="009D7D39">
        <w:trPr>
          <w:trHeight w:val="569"/>
        </w:trPr>
        <w:tc>
          <w:tcPr>
            <w:tcW w:w="4182" w:type="dxa"/>
            <w:vAlign w:val="bottom"/>
          </w:tcPr>
          <w:p w:rsidR="00E53CCF" w:rsidRPr="00FC7501" w:rsidRDefault="00E53CCF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44" w:type="dxa"/>
            <w:vAlign w:val="bottom"/>
          </w:tcPr>
          <w:p w:rsidR="00E53CCF" w:rsidRPr="00FC7501" w:rsidRDefault="00E53CCF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71" w:type="dxa"/>
            <w:vAlign w:val="bottom"/>
          </w:tcPr>
          <w:p w:rsidR="00E53CCF" w:rsidRPr="00FC7501" w:rsidRDefault="00E53CCF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E53CCF" w:rsidRPr="00FC7501" w:rsidRDefault="00E53CCF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53CCF" w:rsidRPr="00FC7501" w:rsidRDefault="00E53CCF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Default="00E53CCF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970</w:t>
            </w:r>
          </w:p>
        </w:tc>
        <w:tc>
          <w:tcPr>
            <w:tcW w:w="1337" w:type="dxa"/>
            <w:vAlign w:val="bottom"/>
          </w:tcPr>
          <w:p w:rsidR="00E53CCF" w:rsidRDefault="00E53CCF" w:rsidP="00075A7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970</w:t>
            </w:r>
          </w:p>
        </w:tc>
      </w:tr>
      <w:tr w:rsidR="00E53CCF" w:rsidRPr="00371815" w:rsidTr="009D7D39">
        <w:trPr>
          <w:trHeight w:val="569"/>
        </w:trPr>
        <w:tc>
          <w:tcPr>
            <w:tcW w:w="4182" w:type="dxa"/>
            <w:vAlign w:val="bottom"/>
          </w:tcPr>
          <w:p w:rsidR="00E53CCF" w:rsidRPr="00FC7501" w:rsidRDefault="00E53CCF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E53CCF" w:rsidRPr="00FC7501" w:rsidRDefault="00E53CCF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71" w:type="dxa"/>
            <w:vAlign w:val="bottom"/>
          </w:tcPr>
          <w:p w:rsidR="00E53CCF" w:rsidRPr="00FC7501" w:rsidRDefault="00E53CCF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8" w:type="dxa"/>
            <w:vAlign w:val="bottom"/>
          </w:tcPr>
          <w:p w:rsidR="00E53CCF" w:rsidRPr="00FC7501" w:rsidRDefault="00E53CCF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53CCF" w:rsidRPr="00FC7501" w:rsidRDefault="00E53CCF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E53CCF" w:rsidRDefault="00E53CCF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970</w:t>
            </w:r>
          </w:p>
        </w:tc>
        <w:tc>
          <w:tcPr>
            <w:tcW w:w="1337" w:type="dxa"/>
            <w:vAlign w:val="bottom"/>
          </w:tcPr>
          <w:p w:rsidR="00E53CCF" w:rsidRDefault="00E53CCF" w:rsidP="00075A7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970</w:t>
            </w:r>
          </w:p>
        </w:tc>
      </w:tr>
      <w:tr w:rsidR="00E53CCF" w:rsidRPr="00371815" w:rsidTr="009D7D39">
        <w:trPr>
          <w:trHeight w:val="569"/>
        </w:trPr>
        <w:tc>
          <w:tcPr>
            <w:tcW w:w="4182" w:type="dxa"/>
            <w:vAlign w:val="bottom"/>
          </w:tcPr>
          <w:p w:rsidR="00E53CCF" w:rsidRPr="00FC7501" w:rsidRDefault="00E53CCF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E53CCF" w:rsidRPr="00FC7501" w:rsidRDefault="00E53CCF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71" w:type="dxa"/>
            <w:vAlign w:val="bottom"/>
          </w:tcPr>
          <w:p w:rsidR="00E53CCF" w:rsidRPr="00FC7501" w:rsidRDefault="00E53CCF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FC7501" w:rsidRDefault="00E53CCF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FC7501" w:rsidRDefault="00E53CCF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Default="00E53CCF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445,6</w:t>
            </w:r>
          </w:p>
        </w:tc>
        <w:tc>
          <w:tcPr>
            <w:tcW w:w="1337" w:type="dxa"/>
            <w:vAlign w:val="bottom"/>
          </w:tcPr>
          <w:p w:rsidR="00E53CCF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490,5</w:t>
            </w:r>
          </w:p>
        </w:tc>
      </w:tr>
      <w:tr w:rsidR="00E53CCF" w:rsidRPr="00371815" w:rsidTr="009D7D39">
        <w:trPr>
          <w:trHeight w:val="569"/>
        </w:trPr>
        <w:tc>
          <w:tcPr>
            <w:tcW w:w="4182" w:type="dxa"/>
            <w:vAlign w:val="bottom"/>
          </w:tcPr>
          <w:p w:rsidR="00E53CCF" w:rsidRPr="00FC7501" w:rsidRDefault="00E53CCF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44" w:type="dxa"/>
            <w:vAlign w:val="bottom"/>
          </w:tcPr>
          <w:p w:rsidR="00E53CCF" w:rsidRPr="00FC7501" w:rsidRDefault="00E53CCF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71" w:type="dxa"/>
            <w:vAlign w:val="bottom"/>
          </w:tcPr>
          <w:p w:rsidR="00E53CCF" w:rsidRPr="00FC7501" w:rsidRDefault="00E53CCF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FC7501" w:rsidRDefault="00E53CCF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53CCF" w:rsidRPr="00FC7501" w:rsidRDefault="00E53CCF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Default="00E53CCF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445,6</w:t>
            </w:r>
          </w:p>
        </w:tc>
        <w:tc>
          <w:tcPr>
            <w:tcW w:w="1337" w:type="dxa"/>
            <w:vAlign w:val="bottom"/>
          </w:tcPr>
          <w:p w:rsidR="00E53CCF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490,5</w:t>
            </w:r>
          </w:p>
        </w:tc>
      </w:tr>
      <w:tr w:rsidR="00E53CCF" w:rsidRPr="00371815" w:rsidTr="009D7D39">
        <w:trPr>
          <w:trHeight w:val="569"/>
        </w:trPr>
        <w:tc>
          <w:tcPr>
            <w:tcW w:w="4182" w:type="dxa"/>
            <w:vAlign w:val="bottom"/>
          </w:tcPr>
          <w:p w:rsidR="00E53CCF" w:rsidRPr="00FC7501" w:rsidRDefault="00E53CCF" w:rsidP="009A46C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644" w:type="dxa"/>
            <w:vAlign w:val="bottom"/>
          </w:tcPr>
          <w:p w:rsidR="00E53CCF" w:rsidRPr="00FC7501" w:rsidRDefault="00E53CCF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871" w:type="dxa"/>
            <w:vAlign w:val="bottom"/>
          </w:tcPr>
          <w:p w:rsidR="00E53CCF" w:rsidRPr="00FC7501" w:rsidRDefault="00E53CCF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FC7501" w:rsidRDefault="00E53CCF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53CCF" w:rsidRPr="00FC7501" w:rsidRDefault="00E53CCF" w:rsidP="009A46C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292" w:type="dxa"/>
            <w:vAlign w:val="bottom"/>
          </w:tcPr>
          <w:p w:rsidR="00E53CCF" w:rsidRDefault="00E53CCF" w:rsidP="00FE5A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445,6</w:t>
            </w:r>
          </w:p>
        </w:tc>
        <w:tc>
          <w:tcPr>
            <w:tcW w:w="1337" w:type="dxa"/>
            <w:vAlign w:val="bottom"/>
          </w:tcPr>
          <w:p w:rsidR="00E53CCF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490,5</w:t>
            </w:r>
          </w:p>
        </w:tc>
      </w:tr>
      <w:tr w:rsidR="00E53CCF" w:rsidRPr="00371815" w:rsidTr="007F2242">
        <w:trPr>
          <w:trHeight w:val="569"/>
        </w:trPr>
        <w:tc>
          <w:tcPr>
            <w:tcW w:w="4182" w:type="dxa"/>
            <w:vAlign w:val="bottom"/>
          </w:tcPr>
          <w:p w:rsidR="00E53CCF" w:rsidRPr="00054982" w:rsidRDefault="00E53CCF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на выравнивание бюджетной обеспеченности поселений , источником финансового обеспечения которых являются субсидии бюджетам муниципальных районов на предоставление межбюджетных трансфертов бюджетам поселений, передаваемые из бюджета РТ</w:t>
            </w:r>
          </w:p>
        </w:tc>
        <w:tc>
          <w:tcPr>
            <w:tcW w:w="1644" w:type="dxa"/>
            <w:vAlign w:val="bottom"/>
          </w:tcPr>
          <w:p w:rsidR="00E53CCF" w:rsidRPr="00054982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99 0 00 8004 0</w:t>
            </w:r>
          </w:p>
        </w:tc>
        <w:tc>
          <w:tcPr>
            <w:tcW w:w="871" w:type="dxa"/>
            <w:vAlign w:val="bottom"/>
          </w:tcPr>
          <w:p w:rsidR="00E53CCF" w:rsidRPr="00054982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E53CCF" w:rsidRPr="00054982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054982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Pr="00054982" w:rsidRDefault="00E53CCF" w:rsidP="002E7F9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43193,5</w:t>
            </w:r>
          </w:p>
        </w:tc>
        <w:tc>
          <w:tcPr>
            <w:tcW w:w="1337" w:type="dxa"/>
            <w:vAlign w:val="bottom"/>
          </w:tcPr>
          <w:p w:rsidR="00E53CCF" w:rsidRPr="00054982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43521,3</w:t>
            </w:r>
          </w:p>
        </w:tc>
      </w:tr>
      <w:tr w:rsidR="00E53CCF" w:rsidRPr="00371815" w:rsidTr="007F2242">
        <w:trPr>
          <w:trHeight w:val="569"/>
        </w:trPr>
        <w:tc>
          <w:tcPr>
            <w:tcW w:w="4182" w:type="dxa"/>
            <w:vAlign w:val="bottom"/>
          </w:tcPr>
          <w:p w:rsidR="00E53CCF" w:rsidRPr="00054982" w:rsidRDefault="00E53CCF" w:rsidP="00CB024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644" w:type="dxa"/>
            <w:vAlign w:val="bottom"/>
          </w:tcPr>
          <w:p w:rsidR="00E53CCF" w:rsidRPr="00054982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99 0 00 8004 0</w:t>
            </w:r>
          </w:p>
        </w:tc>
        <w:tc>
          <w:tcPr>
            <w:tcW w:w="871" w:type="dxa"/>
            <w:vAlign w:val="bottom"/>
          </w:tcPr>
          <w:p w:rsidR="00E53CCF" w:rsidRPr="00054982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E53CCF" w:rsidRPr="00054982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054982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Pr="00054982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43193,5</w:t>
            </w:r>
          </w:p>
        </w:tc>
        <w:tc>
          <w:tcPr>
            <w:tcW w:w="1337" w:type="dxa"/>
            <w:vAlign w:val="bottom"/>
          </w:tcPr>
          <w:p w:rsidR="00E53CCF" w:rsidRPr="00054982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43521,3</w:t>
            </w:r>
          </w:p>
        </w:tc>
      </w:tr>
      <w:tr w:rsidR="00E53CCF" w:rsidRPr="00371815" w:rsidTr="007F2242">
        <w:trPr>
          <w:trHeight w:val="569"/>
        </w:trPr>
        <w:tc>
          <w:tcPr>
            <w:tcW w:w="4182" w:type="dxa"/>
            <w:vAlign w:val="bottom"/>
          </w:tcPr>
          <w:p w:rsidR="00E53CCF" w:rsidRPr="00054982" w:rsidRDefault="00E53CCF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644" w:type="dxa"/>
            <w:vAlign w:val="bottom"/>
          </w:tcPr>
          <w:p w:rsidR="00E53CCF" w:rsidRPr="00054982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99 0 00 8004 0</w:t>
            </w:r>
          </w:p>
        </w:tc>
        <w:tc>
          <w:tcPr>
            <w:tcW w:w="871" w:type="dxa"/>
            <w:vAlign w:val="bottom"/>
          </w:tcPr>
          <w:p w:rsidR="00E53CCF" w:rsidRPr="00054982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E53CCF" w:rsidRPr="00054982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E53CCF" w:rsidRPr="00054982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Pr="00054982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43193,5</w:t>
            </w:r>
          </w:p>
        </w:tc>
        <w:tc>
          <w:tcPr>
            <w:tcW w:w="1337" w:type="dxa"/>
            <w:vAlign w:val="bottom"/>
          </w:tcPr>
          <w:p w:rsidR="00E53CCF" w:rsidRPr="00054982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43521,3</w:t>
            </w:r>
          </w:p>
        </w:tc>
      </w:tr>
      <w:tr w:rsidR="00E53CCF" w:rsidRPr="00371815" w:rsidTr="007F2242">
        <w:trPr>
          <w:trHeight w:val="569"/>
        </w:trPr>
        <w:tc>
          <w:tcPr>
            <w:tcW w:w="4182" w:type="dxa"/>
            <w:vAlign w:val="bottom"/>
          </w:tcPr>
          <w:p w:rsidR="00E53CCF" w:rsidRPr="00054982" w:rsidRDefault="00E53CCF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644" w:type="dxa"/>
            <w:vAlign w:val="bottom"/>
          </w:tcPr>
          <w:p w:rsidR="00E53CCF" w:rsidRPr="00054982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99 0 00 8004 0</w:t>
            </w:r>
          </w:p>
        </w:tc>
        <w:tc>
          <w:tcPr>
            <w:tcW w:w="871" w:type="dxa"/>
            <w:vAlign w:val="bottom"/>
          </w:tcPr>
          <w:p w:rsidR="00E53CCF" w:rsidRPr="00054982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E53CCF" w:rsidRPr="00054982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E53CCF" w:rsidRPr="00054982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E53CCF" w:rsidRPr="00054982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43193,5</w:t>
            </w:r>
          </w:p>
        </w:tc>
        <w:tc>
          <w:tcPr>
            <w:tcW w:w="1337" w:type="dxa"/>
            <w:vAlign w:val="bottom"/>
          </w:tcPr>
          <w:p w:rsidR="00E53CCF" w:rsidRPr="00054982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43521,3</w:t>
            </w:r>
          </w:p>
        </w:tc>
      </w:tr>
      <w:tr w:rsidR="00E53CCF" w:rsidRPr="00371815" w:rsidTr="007F2242">
        <w:trPr>
          <w:trHeight w:val="569"/>
        </w:trPr>
        <w:tc>
          <w:tcPr>
            <w:tcW w:w="4182" w:type="dxa"/>
            <w:vAlign w:val="bottom"/>
          </w:tcPr>
          <w:p w:rsidR="00E53CCF" w:rsidRPr="00054982" w:rsidRDefault="00E53CCF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на выравнивание бюджетной обеспеченности поселений , источником финансового обеспечения которых являются</w:t>
            </w:r>
            <w:r w:rsidRPr="00054982">
              <w:rPr>
                <w:rFonts w:ascii="Times New Roman" w:hAnsi="Times New Roman"/>
              </w:rPr>
              <w:t xml:space="preserve"> субвенции бюджетам муниципальных районов на реализацию государственных полномочий по расчету и предоставлению дотаций поселениям из регионального фонда финансовой поддержки поселений, передаваемые из бюджета РТ</w:t>
            </w:r>
          </w:p>
        </w:tc>
        <w:tc>
          <w:tcPr>
            <w:tcW w:w="1644" w:type="dxa"/>
            <w:vAlign w:val="bottom"/>
          </w:tcPr>
          <w:p w:rsidR="00E53CCF" w:rsidRPr="00054982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871" w:type="dxa"/>
            <w:vAlign w:val="bottom"/>
          </w:tcPr>
          <w:p w:rsidR="00E53CCF" w:rsidRPr="00054982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E53CCF" w:rsidRPr="00054982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054982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Pr="00054982" w:rsidRDefault="00E53CCF" w:rsidP="00B25CC8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1101,8</w:t>
            </w:r>
          </w:p>
        </w:tc>
        <w:tc>
          <w:tcPr>
            <w:tcW w:w="1337" w:type="dxa"/>
            <w:vAlign w:val="bottom"/>
          </w:tcPr>
          <w:p w:rsidR="00E53CCF" w:rsidRPr="00054982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644</w:t>
            </w:r>
          </w:p>
        </w:tc>
      </w:tr>
      <w:tr w:rsidR="00E53CCF" w:rsidRPr="00371815" w:rsidTr="007F2242">
        <w:trPr>
          <w:trHeight w:val="569"/>
        </w:trPr>
        <w:tc>
          <w:tcPr>
            <w:tcW w:w="4182" w:type="dxa"/>
            <w:vAlign w:val="bottom"/>
          </w:tcPr>
          <w:p w:rsidR="00E53CCF" w:rsidRPr="00054982" w:rsidRDefault="00E53CCF" w:rsidP="00CB024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644" w:type="dxa"/>
            <w:vAlign w:val="bottom"/>
          </w:tcPr>
          <w:p w:rsidR="00E53CCF" w:rsidRPr="00054982" w:rsidRDefault="00E53CCF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871" w:type="dxa"/>
            <w:vAlign w:val="bottom"/>
          </w:tcPr>
          <w:p w:rsidR="00E53CCF" w:rsidRPr="00054982" w:rsidRDefault="00E53CCF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E53CCF" w:rsidRPr="00054982" w:rsidRDefault="00E53CCF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054982" w:rsidRDefault="00E53CCF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Pr="00054982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1101,8</w:t>
            </w:r>
          </w:p>
        </w:tc>
        <w:tc>
          <w:tcPr>
            <w:tcW w:w="1337" w:type="dxa"/>
            <w:vAlign w:val="bottom"/>
          </w:tcPr>
          <w:p w:rsidR="00E53CCF" w:rsidRPr="00054982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644</w:t>
            </w:r>
          </w:p>
        </w:tc>
      </w:tr>
      <w:tr w:rsidR="00E53CCF" w:rsidRPr="00371815" w:rsidTr="007F2242">
        <w:trPr>
          <w:trHeight w:val="569"/>
        </w:trPr>
        <w:tc>
          <w:tcPr>
            <w:tcW w:w="4182" w:type="dxa"/>
            <w:vAlign w:val="bottom"/>
          </w:tcPr>
          <w:p w:rsidR="00E53CCF" w:rsidRPr="00054982" w:rsidRDefault="00E53CCF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644" w:type="dxa"/>
            <w:vAlign w:val="bottom"/>
          </w:tcPr>
          <w:p w:rsidR="00E53CCF" w:rsidRPr="00054982" w:rsidRDefault="00E53CCF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871" w:type="dxa"/>
            <w:vAlign w:val="bottom"/>
          </w:tcPr>
          <w:p w:rsidR="00E53CCF" w:rsidRPr="00054982" w:rsidRDefault="00E53CCF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E53CCF" w:rsidRPr="00054982" w:rsidRDefault="00E53CCF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E53CCF" w:rsidRPr="00054982" w:rsidRDefault="00E53CCF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Pr="00054982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1101,8</w:t>
            </w:r>
          </w:p>
        </w:tc>
        <w:tc>
          <w:tcPr>
            <w:tcW w:w="1337" w:type="dxa"/>
            <w:vAlign w:val="bottom"/>
          </w:tcPr>
          <w:p w:rsidR="00E53CCF" w:rsidRPr="00054982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644</w:t>
            </w:r>
          </w:p>
        </w:tc>
      </w:tr>
      <w:tr w:rsidR="00E53CCF" w:rsidRPr="00371815" w:rsidTr="007F2242">
        <w:trPr>
          <w:trHeight w:val="569"/>
        </w:trPr>
        <w:tc>
          <w:tcPr>
            <w:tcW w:w="4182" w:type="dxa"/>
            <w:vAlign w:val="bottom"/>
          </w:tcPr>
          <w:p w:rsidR="00E53CCF" w:rsidRPr="00054982" w:rsidRDefault="00E53CCF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644" w:type="dxa"/>
            <w:vAlign w:val="bottom"/>
          </w:tcPr>
          <w:p w:rsidR="00E53CCF" w:rsidRPr="00054982" w:rsidRDefault="00E53CCF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871" w:type="dxa"/>
            <w:vAlign w:val="bottom"/>
          </w:tcPr>
          <w:p w:rsidR="00E53CCF" w:rsidRPr="00054982" w:rsidRDefault="00E53CCF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E53CCF" w:rsidRPr="00054982" w:rsidRDefault="00E53CCF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E53CCF" w:rsidRPr="00054982" w:rsidRDefault="00E53CCF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E53CCF" w:rsidRPr="00054982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1101,8</w:t>
            </w:r>
          </w:p>
        </w:tc>
        <w:tc>
          <w:tcPr>
            <w:tcW w:w="1337" w:type="dxa"/>
            <w:vAlign w:val="bottom"/>
          </w:tcPr>
          <w:p w:rsidR="00E53CCF" w:rsidRPr="00054982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644</w:t>
            </w:r>
          </w:p>
        </w:tc>
      </w:tr>
      <w:tr w:rsidR="00E53CCF" w:rsidRPr="00371815" w:rsidTr="007F2242">
        <w:trPr>
          <w:trHeight w:val="569"/>
        </w:trPr>
        <w:tc>
          <w:tcPr>
            <w:tcW w:w="4182" w:type="dxa"/>
            <w:vAlign w:val="bottom"/>
          </w:tcPr>
          <w:p w:rsidR="00E53CCF" w:rsidRPr="00616AD5" w:rsidRDefault="00E53CCF" w:rsidP="00786A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Дотация на выравнивание бюджетной обеспеченности поселений, источником финансового обеспечения которых являются средства бюджетов муниципальных районов</w:t>
            </w:r>
          </w:p>
        </w:tc>
        <w:tc>
          <w:tcPr>
            <w:tcW w:w="1644" w:type="dxa"/>
            <w:vAlign w:val="bottom"/>
          </w:tcPr>
          <w:p w:rsidR="00E53CCF" w:rsidRPr="00616AD5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871" w:type="dxa"/>
            <w:vAlign w:val="bottom"/>
          </w:tcPr>
          <w:p w:rsidR="00E53CCF" w:rsidRPr="00054982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E53CCF" w:rsidRPr="00054982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054982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337" w:type="dxa"/>
            <w:vAlign w:val="bottom"/>
          </w:tcPr>
          <w:p w:rsidR="00E53CCF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187,3</w:t>
            </w:r>
          </w:p>
        </w:tc>
      </w:tr>
      <w:tr w:rsidR="00E53CCF" w:rsidRPr="00371815" w:rsidTr="007F2242">
        <w:trPr>
          <w:trHeight w:val="569"/>
        </w:trPr>
        <w:tc>
          <w:tcPr>
            <w:tcW w:w="4182" w:type="dxa"/>
            <w:vAlign w:val="bottom"/>
          </w:tcPr>
          <w:p w:rsidR="00E53CCF" w:rsidRPr="00054982" w:rsidRDefault="00E53CCF" w:rsidP="00786A5F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644" w:type="dxa"/>
            <w:vAlign w:val="bottom"/>
          </w:tcPr>
          <w:p w:rsidR="00E53CCF" w:rsidRPr="00054982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871" w:type="dxa"/>
            <w:vAlign w:val="bottom"/>
          </w:tcPr>
          <w:p w:rsidR="00E53CCF" w:rsidRPr="00054982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E53CCF" w:rsidRPr="00054982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054982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dxa"/>
            <w:vAlign w:val="bottom"/>
          </w:tcPr>
          <w:p w:rsidR="00E53CCF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187,3</w:t>
            </w:r>
          </w:p>
        </w:tc>
      </w:tr>
      <w:tr w:rsidR="00E53CCF" w:rsidRPr="00371815" w:rsidTr="007F2242">
        <w:trPr>
          <w:trHeight w:val="569"/>
        </w:trPr>
        <w:tc>
          <w:tcPr>
            <w:tcW w:w="4182" w:type="dxa"/>
            <w:vAlign w:val="bottom"/>
          </w:tcPr>
          <w:p w:rsidR="00E53CCF" w:rsidRPr="00054982" w:rsidRDefault="00E53CCF" w:rsidP="00786A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644" w:type="dxa"/>
            <w:vAlign w:val="bottom"/>
          </w:tcPr>
          <w:p w:rsidR="00E53CCF" w:rsidRPr="00054982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871" w:type="dxa"/>
            <w:vAlign w:val="bottom"/>
          </w:tcPr>
          <w:p w:rsidR="00E53CCF" w:rsidRPr="00054982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E53CCF" w:rsidRPr="00054982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E53CCF" w:rsidRPr="00054982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292" w:type="dxa"/>
            <w:vAlign w:val="bottom"/>
          </w:tcPr>
          <w:p w:rsidR="00E53CCF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dxa"/>
            <w:vAlign w:val="bottom"/>
          </w:tcPr>
          <w:p w:rsidR="00E53CCF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187,3</w:t>
            </w:r>
          </w:p>
        </w:tc>
      </w:tr>
      <w:tr w:rsidR="00E53CCF" w:rsidRPr="00371815" w:rsidTr="007F2242">
        <w:trPr>
          <w:trHeight w:val="569"/>
        </w:trPr>
        <w:tc>
          <w:tcPr>
            <w:tcW w:w="4182" w:type="dxa"/>
            <w:vAlign w:val="bottom"/>
          </w:tcPr>
          <w:p w:rsidR="00E53CCF" w:rsidRPr="00054982" w:rsidRDefault="00E53CCF" w:rsidP="00786A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644" w:type="dxa"/>
            <w:vAlign w:val="bottom"/>
          </w:tcPr>
          <w:p w:rsidR="00E53CCF" w:rsidRPr="00054982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871" w:type="dxa"/>
            <w:vAlign w:val="bottom"/>
          </w:tcPr>
          <w:p w:rsidR="00E53CCF" w:rsidRPr="00054982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E53CCF" w:rsidRPr="00054982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E53CCF" w:rsidRPr="00054982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292" w:type="dxa"/>
            <w:vAlign w:val="bottom"/>
          </w:tcPr>
          <w:p w:rsidR="00E53CCF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337" w:type="dxa"/>
            <w:vAlign w:val="bottom"/>
          </w:tcPr>
          <w:p w:rsidR="00E53CCF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187,3</w:t>
            </w:r>
          </w:p>
        </w:tc>
      </w:tr>
      <w:tr w:rsidR="00E53CCF" w:rsidRPr="00371815" w:rsidTr="007F2242">
        <w:trPr>
          <w:trHeight w:val="569"/>
        </w:trPr>
        <w:tc>
          <w:tcPr>
            <w:tcW w:w="4182" w:type="dxa"/>
            <w:vAlign w:val="bottom"/>
          </w:tcPr>
          <w:p w:rsidR="00E53CCF" w:rsidRPr="00BA79F5" w:rsidRDefault="00E53CCF" w:rsidP="005B632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BA79F5">
              <w:rPr>
                <w:rFonts w:ascii="Times New Roman" w:hAnsi="Times New Roman"/>
              </w:rPr>
              <w:t>Составление списков кандидатов в присяжные заседатели федеральных судов общей юриспруденции в РФ</w:t>
            </w:r>
          </w:p>
        </w:tc>
        <w:tc>
          <w:tcPr>
            <w:tcW w:w="1644" w:type="dxa"/>
            <w:vAlign w:val="bottom"/>
          </w:tcPr>
          <w:p w:rsidR="00E53CCF" w:rsidRPr="00054982" w:rsidRDefault="00E53CCF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871" w:type="dxa"/>
            <w:vAlign w:val="bottom"/>
          </w:tcPr>
          <w:p w:rsidR="00E53CCF" w:rsidRPr="00054982" w:rsidRDefault="00E53CCF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E53CCF" w:rsidRPr="00054982" w:rsidRDefault="00E53CCF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054982" w:rsidRDefault="00E53CCF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Default="00E53CCF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8,3</w:t>
            </w:r>
          </w:p>
        </w:tc>
        <w:tc>
          <w:tcPr>
            <w:tcW w:w="1337" w:type="dxa"/>
            <w:vAlign w:val="bottom"/>
          </w:tcPr>
          <w:p w:rsidR="00E53CCF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8,8</w:t>
            </w:r>
          </w:p>
        </w:tc>
      </w:tr>
      <w:tr w:rsidR="00E53CCF" w:rsidRPr="00371815" w:rsidTr="007F2242">
        <w:trPr>
          <w:trHeight w:val="569"/>
        </w:trPr>
        <w:tc>
          <w:tcPr>
            <w:tcW w:w="4182" w:type="dxa"/>
            <w:vAlign w:val="bottom"/>
          </w:tcPr>
          <w:p w:rsidR="00E53CCF" w:rsidRPr="00FC7501" w:rsidRDefault="00E53CCF" w:rsidP="005B632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E53CCF" w:rsidRPr="00054982" w:rsidRDefault="00E53CCF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871" w:type="dxa"/>
            <w:vAlign w:val="bottom"/>
          </w:tcPr>
          <w:p w:rsidR="00E53CCF" w:rsidRPr="00054982" w:rsidRDefault="00E53CCF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054982" w:rsidRDefault="00E53CCF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054982" w:rsidRDefault="00E53CCF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8,3</w:t>
            </w:r>
          </w:p>
        </w:tc>
        <w:tc>
          <w:tcPr>
            <w:tcW w:w="1337" w:type="dxa"/>
            <w:vAlign w:val="bottom"/>
          </w:tcPr>
          <w:p w:rsidR="00E53CCF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8,8</w:t>
            </w:r>
          </w:p>
        </w:tc>
      </w:tr>
      <w:tr w:rsidR="00E53CCF" w:rsidRPr="00371815" w:rsidTr="007F2242">
        <w:trPr>
          <w:trHeight w:val="569"/>
        </w:trPr>
        <w:tc>
          <w:tcPr>
            <w:tcW w:w="4182" w:type="dxa"/>
            <w:vAlign w:val="bottom"/>
          </w:tcPr>
          <w:p w:rsidR="00E53CCF" w:rsidRPr="00FC7501" w:rsidRDefault="00E53CCF" w:rsidP="005B632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644" w:type="dxa"/>
            <w:vAlign w:val="bottom"/>
          </w:tcPr>
          <w:p w:rsidR="00E53CCF" w:rsidRPr="00054982" w:rsidRDefault="00E53CCF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871" w:type="dxa"/>
            <w:vAlign w:val="bottom"/>
          </w:tcPr>
          <w:p w:rsidR="00E53CCF" w:rsidRPr="00054982" w:rsidRDefault="00E53CCF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054982" w:rsidRDefault="00E53CCF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53CCF" w:rsidRPr="00054982" w:rsidRDefault="00E53CCF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8,3</w:t>
            </w:r>
          </w:p>
        </w:tc>
        <w:tc>
          <w:tcPr>
            <w:tcW w:w="1337" w:type="dxa"/>
            <w:vAlign w:val="bottom"/>
          </w:tcPr>
          <w:p w:rsidR="00E53CCF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8,8</w:t>
            </w:r>
          </w:p>
        </w:tc>
      </w:tr>
      <w:tr w:rsidR="00E53CCF" w:rsidRPr="00371815" w:rsidTr="007F2242">
        <w:trPr>
          <w:trHeight w:val="569"/>
        </w:trPr>
        <w:tc>
          <w:tcPr>
            <w:tcW w:w="4182" w:type="dxa"/>
            <w:vAlign w:val="bottom"/>
          </w:tcPr>
          <w:p w:rsidR="00E53CCF" w:rsidRPr="006A4670" w:rsidRDefault="00E53CCF" w:rsidP="005B632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6A4670">
              <w:rPr>
                <w:rFonts w:ascii="Times New Roman" w:hAnsi="Times New Roman"/>
              </w:rPr>
              <w:t>Судебная система</w:t>
            </w:r>
          </w:p>
        </w:tc>
        <w:tc>
          <w:tcPr>
            <w:tcW w:w="1644" w:type="dxa"/>
            <w:vAlign w:val="bottom"/>
          </w:tcPr>
          <w:p w:rsidR="00E53CCF" w:rsidRPr="00054982" w:rsidRDefault="00E53CCF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871" w:type="dxa"/>
            <w:vAlign w:val="bottom"/>
          </w:tcPr>
          <w:p w:rsidR="00E53CCF" w:rsidRPr="00054982" w:rsidRDefault="00E53CCF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054982" w:rsidRDefault="00E53CCF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53CCF" w:rsidRPr="00054982" w:rsidRDefault="00E53CCF" w:rsidP="005B632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292" w:type="dxa"/>
            <w:vAlign w:val="bottom"/>
          </w:tcPr>
          <w:p w:rsidR="00E53CCF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8,3</w:t>
            </w:r>
          </w:p>
        </w:tc>
        <w:tc>
          <w:tcPr>
            <w:tcW w:w="1337" w:type="dxa"/>
            <w:vAlign w:val="bottom"/>
          </w:tcPr>
          <w:p w:rsidR="00E53CCF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8,8</w:t>
            </w:r>
          </w:p>
        </w:tc>
      </w:tr>
      <w:tr w:rsidR="00E53CCF" w:rsidRPr="00371815" w:rsidTr="007F2242">
        <w:trPr>
          <w:trHeight w:val="569"/>
        </w:trPr>
        <w:tc>
          <w:tcPr>
            <w:tcW w:w="4182" w:type="dxa"/>
            <w:vAlign w:val="bottom"/>
          </w:tcPr>
          <w:p w:rsidR="00E53CCF" w:rsidRPr="00054982" w:rsidRDefault="00E53CCF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из районного фонда сбалансированности бюджетов поселений</w:t>
            </w:r>
          </w:p>
        </w:tc>
        <w:tc>
          <w:tcPr>
            <w:tcW w:w="1644" w:type="dxa"/>
            <w:vAlign w:val="bottom"/>
          </w:tcPr>
          <w:p w:rsidR="00E53CCF" w:rsidRPr="00054982" w:rsidRDefault="00E53CCF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99 000 5170 2</w:t>
            </w:r>
          </w:p>
        </w:tc>
        <w:tc>
          <w:tcPr>
            <w:tcW w:w="871" w:type="dxa"/>
            <w:vAlign w:val="bottom"/>
          </w:tcPr>
          <w:p w:rsidR="00E53CCF" w:rsidRPr="00054982" w:rsidRDefault="00E53CCF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E53CCF" w:rsidRPr="00054982" w:rsidRDefault="00E53CCF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054982" w:rsidRDefault="00E53CCF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Pr="00054982" w:rsidRDefault="00E53CCF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285,3</w:t>
            </w:r>
          </w:p>
        </w:tc>
        <w:tc>
          <w:tcPr>
            <w:tcW w:w="1337" w:type="dxa"/>
            <w:vAlign w:val="bottom"/>
          </w:tcPr>
          <w:p w:rsidR="00E53CCF" w:rsidRPr="00054982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98</w:t>
            </w:r>
          </w:p>
        </w:tc>
      </w:tr>
      <w:tr w:rsidR="00E53CCF" w:rsidRPr="00371815" w:rsidTr="007F2242">
        <w:trPr>
          <w:trHeight w:val="569"/>
        </w:trPr>
        <w:tc>
          <w:tcPr>
            <w:tcW w:w="4182" w:type="dxa"/>
            <w:vAlign w:val="bottom"/>
          </w:tcPr>
          <w:p w:rsidR="00E53CCF" w:rsidRPr="00054982" w:rsidRDefault="00E53CCF" w:rsidP="00A9517C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644" w:type="dxa"/>
            <w:vAlign w:val="bottom"/>
          </w:tcPr>
          <w:p w:rsidR="00E53CCF" w:rsidRPr="00054982" w:rsidRDefault="00E53CCF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99 000 5170 2</w:t>
            </w:r>
          </w:p>
        </w:tc>
        <w:tc>
          <w:tcPr>
            <w:tcW w:w="871" w:type="dxa"/>
            <w:vAlign w:val="bottom"/>
          </w:tcPr>
          <w:p w:rsidR="00E53CCF" w:rsidRPr="00054982" w:rsidRDefault="00E53CCF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E53CCF" w:rsidRPr="00054982" w:rsidRDefault="00E53CCF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054982" w:rsidRDefault="00E53CCF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Pr="00054982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285,3</w:t>
            </w:r>
          </w:p>
        </w:tc>
        <w:tc>
          <w:tcPr>
            <w:tcW w:w="1337" w:type="dxa"/>
            <w:vAlign w:val="bottom"/>
          </w:tcPr>
          <w:p w:rsidR="00E53CCF" w:rsidRPr="00054982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98</w:t>
            </w:r>
          </w:p>
        </w:tc>
      </w:tr>
      <w:tr w:rsidR="00E53CCF" w:rsidRPr="00371815" w:rsidTr="007F2242">
        <w:trPr>
          <w:trHeight w:val="569"/>
        </w:trPr>
        <w:tc>
          <w:tcPr>
            <w:tcW w:w="4182" w:type="dxa"/>
            <w:vAlign w:val="bottom"/>
          </w:tcPr>
          <w:p w:rsidR="00E53CCF" w:rsidRPr="00054982" w:rsidRDefault="00E53CCF" w:rsidP="00A9517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644" w:type="dxa"/>
            <w:vAlign w:val="bottom"/>
          </w:tcPr>
          <w:p w:rsidR="00E53CCF" w:rsidRPr="00054982" w:rsidRDefault="00E53CCF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99 000 5170 2</w:t>
            </w:r>
          </w:p>
        </w:tc>
        <w:tc>
          <w:tcPr>
            <w:tcW w:w="871" w:type="dxa"/>
            <w:vAlign w:val="bottom"/>
          </w:tcPr>
          <w:p w:rsidR="00E53CCF" w:rsidRPr="00054982" w:rsidRDefault="00E53CCF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E53CCF" w:rsidRPr="00054982" w:rsidRDefault="00E53CCF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E53CCF" w:rsidRPr="00054982" w:rsidRDefault="00E53CCF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Pr="00054982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285,3</w:t>
            </w:r>
          </w:p>
        </w:tc>
        <w:tc>
          <w:tcPr>
            <w:tcW w:w="1337" w:type="dxa"/>
            <w:vAlign w:val="bottom"/>
          </w:tcPr>
          <w:p w:rsidR="00E53CCF" w:rsidRPr="00054982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98</w:t>
            </w:r>
          </w:p>
        </w:tc>
      </w:tr>
      <w:tr w:rsidR="00E53CCF" w:rsidRPr="00371815" w:rsidTr="007F2242">
        <w:trPr>
          <w:trHeight w:val="569"/>
        </w:trPr>
        <w:tc>
          <w:tcPr>
            <w:tcW w:w="4182" w:type="dxa"/>
            <w:vAlign w:val="bottom"/>
          </w:tcPr>
          <w:p w:rsidR="00E53CCF" w:rsidRPr="00054982" w:rsidRDefault="00E53CCF" w:rsidP="00A9517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</w:rPr>
              <w:t>Иные дотации</w:t>
            </w:r>
          </w:p>
        </w:tc>
        <w:tc>
          <w:tcPr>
            <w:tcW w:w="1644" w:type="dxa"/>
            <w:vAlign w:val="bottom"/>
          </w:tcPr>
          <w:p w:rsidR="00E53CCF" w:rsidRPr="00054982" w:rsidRDefault="00E53CCF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99 000 5170 2</w:t>
            </w:r>
          </w:p>
        </w:tc>
        <w:tc>
          <w:tcPr>
            <w:tcW w:w="871" w:type="dxa"/>
            <w:vAlign w:val="bottom"/>
          </w:tcPr>
          <w:p w:rsidR="00E53CCF" w:rsidRPr="00054982" w:rsidRDefault="00E53CCF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8" w:type="dxa"/>
            <w:vAlign w:val="bottom"/>
          </w:tcPr>
          <w:p w:rsidR="00E53CCF" w:rsidRPr="00054982" w:rsidRDefault="00E53CCF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E53CCF" w:rsidRPr="00054982" w:rsidRDefault="00E53CCF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292" w:type="dxa"/>
            <w:vAlign w:val="bottom"/>
          </w:tcPr>
          <w:p w:rsidR="00E53CCF" w:rsidRPr="00054982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285,3</w:t>
            </w:r>
          </w:p>
        </w:tc>
        <w:tc>
          <w:tcPr>
            <w:tcW w:w="1337" w:type="dxa"/>
            <w:vAlign w:val="bottom"/>
          </w:tcPr>
          <w:p w:rsidR="00E53CCF" w:rsidRPr="00054982" w:rsidRDefault="00E53CCF" w:rsidP="00786A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98</w:t>
            </w:r>
          </w:p>
        </w:tc>
      </w:tr>
      <w:tr w:rsidR="00E53CCF" w:rsidRPr="00371815" w:rsidTr="00412BB9">
        <w:trPr>
          <w:trHeight w:val="569"/>
        </w:trPr>
        <w:tc>
          <w:tcPr>
            <w:tcW w:w="4182" w:type="dxa"/>
            <w:vAlign w:val="center"/>
          </w:tcPr>
          <w:p w:rsidR="00E53CCF" w:rsidRPr="002B6547" w:rsidRDefault="00E53CCF" w:rsidP="00A45075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</w:rPr>
              <w:t>Расходы на содержание и ремонт гидротехнических сооружений</w:t>
            </w:r>
          </w:p>
        </w:tc>
        <w:tc>
          <w:tcPr>
            <w:tcW w:w="1644" w:type="dxa"/>
            <w:vAlign w:val="bottom"/>
          </w:tcPr>
          <w:p w:rsidR="00E53CCF" w:rsidRPr="00054982" w:rsidRDefault="00E53CCF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99 000 430 0</w:t>
            </w:r>
          </w:p>
        </w:tc>
        <w:tc>
          <w:tcPr>
            <w:tcW w:w="871" w:type="dxa"/>
            <w:vAlign w:val="bottom"/>
          </w:tcPr>
          <w:p w:rsidR="00E53CCF" w:rsidRPr="00054982" w:rsidRDefault="00E53CCF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8" w:type="dxa"/>
            <w:vAlign w:val="bottom"/>
          </w:tcPr>
          <w:p w:rsidR="00E53CCF" w:rsidRPr="00054982" w:rsidRDefault="00E53CCF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054982" w:rsidRDefault="00E53CCF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Default="00E53CCF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238,1</w:t>
            </w:r>
          </w:p>
        </w:tc>
        <w:tc>
          <w:tcPr>
            <w:tcW w:w="1337" w:type="dxa"/>
            <w:vAlign w:val="bottom"/>
          </w:tcPr>
          <w:p w:rsidR="00E53CCF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238,1</w:t>
            </w:r>
          </w:p>
        </w:tc>
      </w:tr>
      <w:tr w:rsidR="00E53CCF" w:rsidRPr="00371815" w:rsidTr="00412BB9">
        <w:trPr>
          <w:trHeight w:val="569"/>
        </w:trPr>
        <w:tc>
          <w:tcPr>
            <w:tcW w:w="4182" w:type="dxa"/>
            <w:vAlign w:val="center"/>
          </w:tcPr>
          <w:p w:rsidR="00E53CCF" w:rsidRPr="002B6547" w:rsidRDefault="00E53CCF" w:rsidP="00A45075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44" w:type="dxa"/>
            <w:vAlign w:val="bottom"/>
          </w:tcPr>
          <w:p w:rsidR="00E53CCF" w:rsidRPr="00054982" w:rsidRDefault="00E53CCF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99 000 430 0</w:t>
            </w:r>
          </w:p>
        </w:tc>
        <w:tc>
          <w:tcPr>
            <w:tcW w:w="871" w:type="dxa"/>
            <w:vAlign w:val="bottom"/>
          </w:tcPr>
          <w:p w:rsidR="00E53CCF" w:rsidRPr="00054982" w:rsidRDefault="00E53CCF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054982" w:rsidRDefault="00E53CCF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53CCF" w:rsidRPr="00054982" w:rsidRDefault="00E53CCF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Align w:val="bottom"/>
          </w:tcPr>
          <w:p w:rsidR="00E53CCF" w:rsidRDefault="00E53CCF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238,1</w:t>
            </w:r>
          </w:p>
        </w:tc>
        <w:tc>
          <w:tcPr>
            <w:tcW w:w="1337" w:type="dxa"/>
            <w:vAlign w:val="bottom"/>
          </w:tcPr>
          <w:p w:rsidR="00E53CCF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238,1</w:t>
            </w:r>
          </w:p>
        </w:tc>
      </w:tr>
      <w:tr w:rsidR="00E53CCF" w:rsidRPr="00371815" w:rsidTr="00412BB9">
        <w:trPr>
          <w:trHeight w:val="569"/>
        </w:trPr>
        <w:tc>
          <w:tcPr>
            <w:tcW w:w="4182" w:type="dxa"/>
            <w:vAlign w:val="bottom"/>
          </w:tcPr>
          <w:p w:rsidR="00E53CCF" w:rsidRPr="00054982" w:rsidRDefault="00E53CCF" w:rsidP="00A9517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644" w:type="dxa"/>
            <w:vAlign w:val="bottom"/>
          </w:tcPr>
          <w:p w:rsidR="00E53CCF" w:rsidRPr="00054982" w:rsidRDefault="00E53CCF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99 000 430 0</w:t>
            </w:r>
          </w:p>
        </w:tc>
        <w:tc>
          <w:tcPr>
            <w:tcW w:w="871" w:type="dxa"/>
            <w:vAlign w:val="bottom"/>
          </w:tcPr>
          <w:p w:rsidR="00E53CCF" w:rsidRPr="00054982" w:rsidRDefault="00E53CCF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054982" w:rsidRDefault="00E53CCF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E53CCF" w:rsidRPr="00054982" w:rsidRDefault="00E53CCF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292" w:type="dxa"/>
            <w:vAlign w:val="bottom"/>
          </w:tcPr>
          <w:p w:rsidR="00E53CCF" w:rsidRDefault="00E53CCF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238,1</w:t>
            </w:r>
          </w:p>
        </w:tc>
        <w:tc>
          <w:tcPr>
            <w:tcW w:w="1337" w:type="dxa"/>
            <w:vAlign w:val="bottom"/>
          </w:tcPr>
          <w:p w:rsidR="00E53CCF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238,1</w:t>
            </w:r>
          </w:p>
        </w:tc>
      </w:tr>
      <w:tr w:rsidR="00E53CCF" w:rsidRPr="00371815" w:rsidTr="00412BB9">
        <w:trPr>
          <w:trHeight w:val="569"/>
        </w:trPr>
        <w:tc>
          <w:tcPr>
            <w:tcW w:w="4182" w:type="dxa"/>
            <w:vAlign w:val="bottom"/>
          </w:tcPr>
          <w:p w:rsidR="00E53CCF" w:rsidRPr="00054982" w:rsidRDefault="00E53CCF" w:rsidP="00A9517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Водное хозяйство</w:t>
            </w:r>
          </w:p>
        </w:tc>
        <w:tc>
          <w:tcPr>
            <w:tcW w:w="1644" w:type="dxa"/>
            <w:vAlign w:val="bottom"/>
          </w:tcPr>
          <w:p w:rsidR="00E53CCF" w:rsidRPr="00054982" w:rsidRDefault="00E53CCF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99 000 430 0</w:t>
            </w:r>
          </w:p>
        </w:tc>
        <w:tc>
          <w:tcPr>
            <w:tcW w:w="871" w:type="dxa"/>
            <w:vAlign w:val="bottom"/>
          </w:tcPr>
          <w:p w:rsidR="00E53CCF" w:rsidRPr="00054982" w:rsidRDefault="00E53CCF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8" w:type="dxa"/>
            <w:vAlign w:val="bottom"/>
          </w:tcPr>
          <w:p w:rsidR="00E53CCF" w:rsidRPr="00054982" w:rsidRDefault="00E53CCF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E53CCF" w:rsidRPr="00054982" w:rsidRDefault="00E53CCF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292" w:type="dxa"/>
            <w:vAlign w:val="bottom"/>
          </w:tcPr>
          <w:p w:rsidR="00E53CCF" w:rsidRDefault="00E53CCF" w:rsidP="00882EC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238,1</w:t>
            </w:r>
          </w:p>
        </w:tc>
        <w:tc>
          <w:tcPr>
            <w:tcW w:w="1337" w:type="dxa"/>
            <w:vAlign w:val="bottom"/>
          </w:tcPr>
          <w:p w:rsidR="00E53CCF" w:rsidRDefault="00E53CCF" w:rsidP="005C364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238,1</w:t>
            </w:r>
          </w:p>
        </w:tc>
      </w:tr>
      <w:tr w:rsidR="00E53CCF" w:rsidRPr="00371815" w:rsidTr="001A2411">
        <w:trPr>
          <w:trHeight w:val="569"/>
        </w:trPr>
        <w:tc>
          <w:tcPr>
            <w:tcW w:w="4182" w:type="dxa"/>
            <w:vAlign w:val="bottom"/>
          </w:tcPr>
          <w:p w:rsidR="00E53CCF" w:rsidRPr="00921B03" w:rsidRDefault="00E53CCF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921B03">
              <w:rPr>
                <w:rFonts w:ascii="Times New Roman" w:hAnsi="Times New Roman"/>
                <w:b/>
                <w:color w:val="000000"/>
                <w:lang w:eastAsia="ru-RU"/>
              </w:rPr>
              <w:t>Всего расходов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(без условно утвержденных расходов)</w:t>
            </w:r>
          </w:p>
        </w:tc>
        <w:tc>
          <w:tcPr>
            <w:tcW w:w="1644" w:type="dxa"/>
            <w:vAlign w:val="bottom"/>
          </w:tcPr>
          <w:p w:rsidR="00E53CCF" w:rsidRPr="00054982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71" w:type="dxa"/>
            <w:vAlign w:val="bottom"/>
          </w:tcPr>
          <w:p w:rsidR="00E53CCF" w:rsidRPr="00054982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8" w:type="dxa"/>
            <w:vAlign w:val="bottom"/>
          </w:tcPr>
          <w:p w:rsidR="00E53CCF" w:rsidRPr="00054982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53CCF" w:rsidRPr="00054982" w:rsidRDefault="00E53CCF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92" w:type="dxa"/>
            <w:vAlign w:val="bottom"/>
          </w:tcPr>
          <w:p w:rsidR="00E53CCF" w:rsidRPr="00565F34" w:rsidRDefault="00E53CCF" w:rsidP="00882EC4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688618,7</w:t>
            </w:r>
          </w:p>
        </w:tc>
        <w:tc>
          <w:tcPr>
            <w:tcW w:w="1337" w:type="dxa"/>
          </w:tcPr>
          <w:p w:rsidR="00E53CCF" w:rsidRDefault="00E53CCF" w:rsidP="00882EC4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  <w:p w:rsidR="00E53CCF" w:rsidRPr="00565F34" w:rsidRDefault="00E53CCF" w:rsidP="00882EC4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671165,9</w:t>
            </w:r>
          </w:p>
        </w:tc>
      </w:tr>
    </w:tbl>
    <w:p w:rsidR="00E53CCF" w:rsidRDefault="00E53CCF" w:rsidP="004F243C"/>
    <w:sectPr w:rsidR="00E53CCF" w:rsidSect="005663C1">
      <w:headerReference w:type="default" r:id="rId7"/>
      <w:pgSz w:w="11906" w:h="16838"/>
      <w:pgMar w:top="18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3CCF" w:rsidRDefault="00E53CCF" w:rsidP="00183A23">
      <w:pPr>
        <w:spacing w:after="0" w:line="240" w:lineRule="auto"/>
      </w:pPr>
      <w:r>
        <w:separator/>
      </w:r>
    </w:p>
  </w:endnote>
  <w:endnote w:type="continuationSeparator" w:id="1">
    <w:p w:rsidR="00E53CCF" w:rsidRDefault="00E53CCF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3CCF" w:rsidRDefault="00E53CCF" w:rsidP="00183A23">
      <w:pPr>
        <w:spacing w:after="0" w:line="240" w:lineRule="auto"/>
      </w:pPr>
      <w:r>
        <w:separator/>
      </w:r>
    </w:p>
  </w:footnote>
  <w:footnote w:type="continuationSeparator" w:id="1">
    <w:p w:rsidR="00E53CCF" w:rsidRDefault="00E53CCF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CCF" w:rsidRDefault="00E53CCF" w:rsidP="004F243C">
    <w:pPr>
      <w:pStyle w:val="Header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E53CCF" w:rsidRDefault="00E53CC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90AE5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A5C41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6366F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63218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476E4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0786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44C7A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6DCC0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DBCB9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FCAD0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3A23"/>
    <w:rsid w:val="0000249F"/>
    <w:rsid w:val="000035D8"/>
    <w:rsid w:val="00006553"/>
    <w:rsid w:val="000133EB"/>
    <w:rsid w:val="000141B6"/>
    <w:rsid w:val="000151CC"/>
    <w:rsid w:val="00016686"/>
    <w:rsid w:val="00017E7E"/>
    <w:rsid w:val="000201A7"/>
    <w:rsid w:val="000202ED"/>
    <w:rsid w:val="000210C9"/>
    <w:rsid w:val="00021B70"/>
    <w:rsid w:val="00022BDE"/>
    <w:rsid w:val="00023966"/>
    <w:rsid w:val="000258A1"/>
    <w:rsid w:val="00030E26"/>
    <w:rsid w:val="00031558"/>
    <w:rsid w:val="00042ACA"/>
    <w:rsid w:val="0004413A"/>
    <w:rsid w:val="00045677"/>
    <w:rsid w:val="00047D3F"/>
    <w:rsid w:val="0005201D"/>
    <w:rsid w:val="00053F73"/>
    <w:rsid w:val="00054494"/>
    <w:rsid w:val="00054682"/>
    <w:rsid w:val="00054982"/>
    <w:rsid w:val="00057014"/>
    <w:rsid w:val="00060FEF"/>
    <w:rsid w:val="000618E9"/>
    <w:rsid w:val="00062A50"/>
    <w:rsid w:val="00072F6B"/>
    <w:rsid w:val="00075A7E"/>
    <w:rsid w:val="0007680F"/>
    <w:rsid w:val="00080C3F"/>
    <w:rsid w:val="00080FDC"/>
    <w:rsid w:val="00087080"/>
    <w:rsid w:val="00087C78"/>
    <w:rsid w:val="00093DC0"/>
    <w:rsid w:val="00094631"/>
    <w:rsid w:val="000956A3"/>
    <w:rsid w:val="000962A7"/>
    <w:rsid w:val="0009658E"/>
    <w:rsid w:val="000A1078"/>
    <w:rsid w:val="000A18A1"/>
    <w:rsid w:val="000A1EAC"/>
    <w:rsid w:val="000A1FFE"/>
    <w:rsid w:val="000A691E"/>
    <w:rsid w:val="000B05F6"/>
    <w:rsid w:val="000B062E"/>
    <w:rsid w:val="000B43EF"/>
    <w:rsid w:val="000B7EC9"/>
    <w:rsid w:val="000C02F4"/>
    <w:rsid w:val="000C0DF7"/>
    <w:rsid w:val="000C44F7"/>
    <w:rsid w:val="000C59D6"/>
    <w:rsid w:val="000C5B3A"/>
    <w:rsid w:val="000C5C9E"/>
    <w:rsid w:val="000D0886"/>
    <w:rsid w:val="000D1D59"/>
    <w:rsid w:val="000D53F3"/>
    <w:rsid w:val="000E229E"/>
    <w:rsid w:val="000E66AE"/>
    <w:rsid w:val="000E6734"/>
    <w:rsid w:val="000E7B5C"/>
    <w:rsid w:val="000F179E"/>
    <w:rsid w:val="00100841"/>
    <w:rsid w:val="0010374E"/>
    <w:rsid w:val="00105637"/>
    <w:rsid w:val="00112864"/>
    <w:rsid w:val="001132E0"/>
    <w:rsid w:val="001157DC"/>
    <w:rsid w:val="00115EAB"/>
    <w:rsid w:val="00117D4C"/>
    <w:rsid w:val="00122244"/>
    <w:rsid w:val="001246D3"/>
    <w:rsid w:val="0012580A"/>
    <w:rsid w:val="0013156D"/>
    <w:rsid w:val="00132610"/>
    <w:rsid w:val="001346F4"/>
    <w:rsid w:val="00135370"/>
    <w:rsid w:val="00135ADF"/>
    <w:rsid w:val="00136468"/>
    <w:rsid w:val="00136C45"/>
    <w:rsid w:val="00144020"/>
    <w:rsid w:val="00144538"/>
    <w:rsid w:val="0015066C"/>
    <w:rsid w:val="0015150B"/>
    <w:rsid w:val="00152188"/>
    <w:rsid w:val="0015219C"/>
    <w:rsid w:val="00152334"/>
    <w:rsid w:val="00153BF3"/>
    <w:rsid w:val="001542E9"/>
    <w:rsid w:val="00155454"/>
    <w:rsid w:val="001600EC"/>
    <w:rsid w:val="00161B0D"/>
    <w:rsid w:val="00164471"/>
    <w:rsid w:val="00166472"/>
    <w:rsid w:val="0017081B"/>
    <w:rsid w:val="00170D14"/>
    <w:rsid w:val="001720B5"/>
    <w:rsid w:val="00172B1E"/>
    <w:rsid w:val="001740E6"/>
    <w:rsid w:val="0017411E"/>
    <w:rsid w:val="001756EF"/>
    <w:rsid w:val="00176101"/>
    <w:rsid w:val="0018112C"/>
    <w:rsid w:val="00183A23"/>
    <w:rsid w:val="001848B8"/>
    <w:rsid w:val="001861C8"/>
    <w:rsid w:val="00187B9E"/>
    <w:rsid w:val="00187BE8"/>
    <w:rsid w:val="00187D31"/>
    <w:rsid w:val="001908DE"/>
    <w:rsid w:val="00192B7F"/>
    <w:rsid w:val="0019315A"/>
    <w:rsid w:val="001939D2"/>
    <w:rsid w:val="00195016"/>
    <w:rsid w:val="0019679F"/>
    <w:rsid w:val="0019707D"/>
    <w:rsid w:val="001A0CD8"/>
    <w:rsid w:val="001A0ED9"/>
    <w:rsid w:val="001A2411"/>
    <w:rsid w:val="001A2B60"/>
    <w:rsid w:val="001A3A98"/>
    <w:rsid w:val="001A531C"/>
    <w:rsid w:val="001A5EBA"/>
    <w:rsid w:val="001B04F9"/>
    <w:rsid w:val="001B1E79"/>
    <w:rsid w:val="001B328A"/>
    <w:rsid w:val="001B39A6"/>
    <w:rsid w:val="001C217B"/>
    <w:rsid w:val="001C28E3"/>
    <w:rsid w:val="001C3881"/>
    <w:rsid w:val="001C39FC"/>
    <w:rsid w:val="001C4607"/>
    <w:rsid w:val="001C4C82"/>
    <w:rsid w:val="001D3D30"/>
    <w:rsid w:val="001D4411"/>
    <w:rsid w:val="001E332C"/>
    <w:rsid w:val="001E61F9"/>
    <w:rsid w:val="001E65CC"/>
    <w:rsid w:val="001E6AE1"/>
    <w:rsid w:val="001E6EFA"/>
    <w:rsid w:val="001E7059"/>
    <w:rsid w:val="001F1A8D"/>
    <w:rsid w:val="00201059"/>
    <w:rsid w:val="00203072"/>
    <w:rsid w:val="00204EE0"/>
    <w:rsid w:val="00213F39"/>
    <w:rsid w:val="00214994"/>
    <w:rsid w:val="002202C1"/>
    <w:rsid w:val="00220C2E"/>
    <w:rsid w:val="0022453D"/>
    <w:rsid w:val="0022582F"/>
    <w:rsid w:val="00227D58"/>
    <w:rsid w:val="00233748"/>
    <w:rsid w:val="00234585"/>
    <w:rsid w:val="002349CF"/>
    <w:rsid w:val="002367A2"/>
    <w:rsid w:val="0023772D"/>
    <w:rsid w:val="00245210"/>
    <w:rsid w:val="00252170"/>
    <w:rsid w:val="002527C1"/>
    <w:rsid w:val="00253562"/>
    <w:rsid w:val="002569E0"/>
    <w:rsid w:val="002575D2"/>
    <w:rsid w:val="00262FC4"/>
    <w:rsid w:val="00263D28"/>
    <w:rsid w:val="00263ED9"/>
    <w:rsid w:val="00263EEE"/>
    <w:rsid w:val="00263EFA"/>
    <w:rsid w:val="002672ED"/>
    <w:rsid w:val="00270201"/>
    <w:rsid w:val="0027306E"/>
    <w:rsid w:val="0027359B"/>
    <w:rsid w:val="002759F6"/>
    <w:rsid w:val="00275BD0"/>
    <w:rsid w:val="002778E0"/>
    <w:rsid w:val="0028102C"/>
    <w:rsid w:val="00283ABB"/>
    <w:rsid w:val="00286FA6"/>
    <w:rsid w:val="00287495"/>
    <w:rsid w:val="00294BD2"/>
    <w:rsid w:val="002A1C58"/>
    <w:rsid w:val="002A2756"/>
    <w:rsid w:val="002A37AF"/>
    <w:rsid w:val="002A6F2E"/>
    <w:rsid w:val="002B31D1"/>
    <w:rsid w:val="002B5B55"/>
    <w:rsid w:val="002B64BA"/>
    <w:rsid w:val="002B6547"/>
    <w:rsid w:val="002B7C41"/>
    <w:rsid w:val="002D059A"/>
    <w:rsid w:val="002D144F"/>
    <w:rsid w:val="002D24C8"/>
    <w:rsid w:val="002D3392"/>
    <w:rsid w:val="002D403A"/>
    <w:rsid w:val="002D4471"/>
    <w:rsid w:val="002D4DD0"/>
    <w:rsid w:val="002D52EC"/>
    <w:rsid w:val="002D792B"/>
    <w:rsid w:val="002E038B"/>
    <w:rsid w:val="002E63DE"/>
    <w:rsid w:val="002E73E2"/>
    <w:rsid w:val="002E7F95"/>
    <w:rsid w:val="002F02B4"/>
    <w:rsid w:val="002F1529"/>
    <w:rsid w:val="002F3208"/>
    <w:rsid w:val="002F6258"/>
    <w:rsid w:val="0030016A"/>
    <w:rsid w:val="003022B0"/>
    <w:rsid w:val="003029FA"/>
    <w:rsid w:val="00304F23"/>
    <w:rsid w:val="003055DC"/>
    <w:rsid w:val="00305DD2"/>
    <w:rsid w:val="00310682"/>
    <w:rsid w:val="003133C4"/>
    <w:rsid w:val="00321967"/>
    <w:rsid w:val="00323750"/>
    <w:rsid w:val="00324251"/>
    <w:rsid w:val="00324F08"/>
    <w:rsid w:val="00325320"/>
    <w:rsid w:val="00326216"/>
    <w:rsid w:val="00330B9B"/>
    <w:rsid w:val="00336CF1"/>
    <w:rsid w:val="003406FF"/>
    <w:rsid w:val="00341326"/>
    <w:rsid w:val="00341A22"/>
    <w:rsid w:val="00341B7F"/>
    <w:rsid w:val="00342FDF"/>
    <w:rsid w:val="00343F57"/>
    <w:rsid w:val="003442A0"/>
    <w:rsid w:val="00346A2E"/>
    <w:rsid w:val="00347E57"/>
    <w:rsid w:val="003524A3"/>
    <w:rsid w:val="00353993"/>
    <w:rsid w:val="00354900"/>
    <w:rsid w:val="00356372"/>
    <w:rsid w:val="0036030E"/>
    <w:rsid w:val="00361527"/>
    <w:rsid w:val="00362AD2"/>
    <w:rsid w:val="00363E08"/>
    <w:rsid w:val="00367248"/>
    <w:rsid w:val="00371815"/>
    <w:rsid w:val="003805A2"/>
    <w:rsid w:val="003812EE"/>
    <w:rsid w:val="00382CA7"/>
    <w:rsid w:val="003856CF"/>
    <w:rsid w:val="00385A2D"/>
    <w:rsid w:val="003864F7"/>
    <w:rsid w:val="0038782B"/>
    <w:rsid w:val="003929E3"/>
    <w:rsid w:val="00392BA0"/>
    <w:rsid w:val="00393DE1"/>
    <w:rsid w:val="00395AEC"/>
    <w:rsid w:val="003A42A2"/>
    <w:rsid w:val="003A4BBE"/>
    <w:rsid w:val="003A5488"/>
    <w:rsid w:val="003A578D"/>
    <w:rsid w:val="003A714B"/>
    <w:rsid w:val="003B0CE7"/>
    <w:rsid w:val="003C1406"/>
    <w:rsid w:val="003C2F9B"/>
    <w:rsid w:val="003C3450"/>
    <w:rsid w:val="003C3F90"/>
    <w:rsid w:val="003C4436"/>
    <w:rsid w:val="003C6A75"/>
    <w:rsid w:val="003C71E8"/>
    <w:rsid w:val="003D0942"/>
    <w:rsid w:val="003D0BAF"/>
    <w:rsid w:val="003D0BF0"/>
    <w:rsid w:val="003D0C0F"/>
    <w:rsid w:val="003D3C45"/>
    <w:rsid w:val="003E00F6"/>
    <w:rsid w:val="003E36D4"/>
    <w:rsid w:val="003E3C52"/>
    <w:rsid w:val="003E3E80"/>
    <w:rsid w:val="003E66B8"/>
    <w:rsid w:val="003E6D05"/>
    <w:rsid w:val="003F095A"/>
    <w:rsid w:val="003F1DAE"/>
    <w:rsid w:val="003F25A2"/>
    <w:rsid w:val="003F39EF"/>
    <w:rsid w:val="003F45B9"/>
    <w:rsid w:val="003F6B70"/>
    <w:rsid w:val="003F7588"/>
    <w:rsid w:val="004005E1"/>
    <w:rsid w:val="00401082"/>
    <w:rsid w:val="0040302D"/>
    <w:rsid w:val="00406FDE"/>
    <w:rsid w:val="00407E1B"/>
    <w:rsid w:val="00410BD0"/>
    <w:rsid w:val="0041208F"/>
    <w:rsid w:val="00412100"/>
    <w:rsid w:val="00412BB9"/>
    <w:rsid w:val="0041459A"/>
    <w:rsid w:val="004170A9"/>
    <w:rsid w:val="00422329"/>
    <w:rsid w:val="00422CAC"/>
    <w:rsid w:val="00423E84"/>
    <w:rsid w:val="004249FF"/>
    <w:rsid w:val="004272A9"/>
    <w:rsid w:val="00427568"/>
    <w:rsid w:val="0043463A"/>
    <w:rsid w:val="00435C58"/>
    <w:rsid w:val="00441012"/>
    <w:rsid w:val="0044519A"/>
    <w:rsid w:val="00446E32"/>
    <w:rsid w:val="00447150"/>
    <w:rsid w:val="00447A43"/>
    <w:rsid w:val="00452DF9"/>
    <w:rsid w:val="004530A5"/>
    <w:rsid w:val="00453F27"/>
    <w:rsid w:val="00456491"/>
    <w:rsid w:val="00460392"/>
    <w:rsid w:val="00465269"/>
    <w:rsid w:val="0046681A"/>
    <w:rsid w:val="00467065"/>
    <w:rsid w:val="004674DC"/>
    <w:rsid w:val="00471DE8"/>
    <w:rsid w:val="0047280B"/>
    <w:rsid w:val="004731B3"/>
    <w:rsid w:val="004813D3"/>
    <w:rsid w:val="00483EB9"/>
    <w:rsid w:val="00484AA0"/>
    <w:rsid w:val="004850CB"/>
    <w:rsid w:val="00485A5B"/>
    <w:rsid w:val="00492967"/>
    <w:rsid w:val="00494394"/>
    <w:rsid w:val="00494811"/>
    <w:rsid w:val="00497595"/>
    <w:rsid w:val="004A08C7"/>
    <w:rsid w:val="004A1873"/>
    <w:rsid w:val="004A5100"/>
    <w:rsid w:val="004A5322"/>
    <w:rsid w:val="004A5DBF"/>
    <w:rsid w:val="004B0834"/>
    <w:rsid w:val="004B0B85"/>
    <w:rsid w:val="004B1ED1"/>
    <w:rsid w:val="004B280E"/>
    <w:rsid w:val="004B297C"/>
    <w:rsid w:val="004B2CA9"/>
    <w:rsid w:val="004C0C25"/>
    <w:rsid w:val="004C0C9F"/>
    <w:rsid w:val="004C0D7C"/>
    <w:rsid w:val="004C1B66"/>
    <w:rsid w:val="004C1F77"/>
    <w:rsid w:val="004C3919"/>
    <w:rsid w:val="004C4EEA"/>
    <w:rsid w:val="004C53EF"/>
    <w:rsid w:val="004C567B"/>
    <w:rsid w:val="004C67D7"/>
    <w:rsid w:val="004D1067"/>
    <w:rsid w:val="004D18DE"/>
    <w:rsid w:val="004D63D0"/>
    <w:rsid w:val="004E1865"/>
    <w:rsid w:val="004E2773"/>
    <w:rsid w:val="004E3ED0"/>
    <w:rsid w:val="004E4C18"/>
    <w:rsid w:val="004F05F7"/>
    <w:rsid w:val="004F243C"/>
    <w:rsid w:val="004F5A20"/>
    <w:rsid w:val="00501588"/>
    <w:rsid w:val="0050508C"/>
    <w:rsid w:val="00510920"/>
    <w:rsid w:val="00512051"/>
    <w:rsid w:val="00521E40"/>
    <w:rsid w:val="005231D1"/>
    <w:rsid w:val="00530739"/>
    <w:rsid w:val="00531590"/>
    <w:rsid w:val="0053480E"/>
    <w:rsid w:val="00544FE7"/>
    <w:rsid w:val="0054589A"/>
    <w:rsid w:val="00545A5D"/>
    <w:rsid w:val="005519A5"/>
    <w:rsid w:val="00552325"/>
    <w:rsid w:val="00554794"/>
    <w:rsid w:val="00556506"/>
    <w:rsid w:val="00557EBD"/>
    <w:rsid w:val="00561DB1"/>
    <w:rsid w:val="00565F34"/>
    <w:rsid w:val="005663C1"/>
    <w:rsid w:val="00570A0D"/>
    <w:rsid w:val="005723C8"/>
    <w:rsid w:val="00572C19"/>
    <w:rsid w:val="00573674"/>
    <w:rsid w:val="005746AF"/>
    <w:rsid w:val="00574D60"/>
    <w:rsid w:val="00575582"/>
    <w:rsid w:val="0057718C"/>
    <w:rsid w:val="00581F8E"/>
    <w:rsid w:val="005821F1"/>
    <w:rsid w:val="0059124A"/>
    <w:rsid w:val="00591D7F"/>
    <w:rsid w:val="00592702"/>
    <w:rsid w:val="00592A62"/>
    <w:rsid w:val="00593844"/>
    <w:rsid w:val="00593D0D"/>
    <w:rsid w:val="005A0B91"/>
    <w:rsid w:val="005A1643"/>
    <w:rsid w:val="005A2A27"/>
    <w:rsid w:val="005A3FA8"/>
    <w:rsid w:val="005A4960"/>
    <w:rsid w:val="005A5181"/>
    <w:rsid w:val="005A65AF"/>
    <w:rsid w:val="005A718A"/>
    <w:rsid w:val="005B035D"/>
    <w:rsid w:val="005B2224"/>
    <w:rsid w:val="005B3471"/>
    <w:rsid w:val="005B5624"/>
    <w:rsid w:val="005B57D8"/>
    <w:rsid w:val="005B6326"/>
    <w:rsid w:val="005C1340"/>
    <w:rsid w:val="005C2F66"/>
    <w:rsid w:val="005C364F"/>
    <w:rsid w:val="005C4788"/>
    <w:rsid w:val="005C6124"/>
    <w:rsid w:val="005C6829"/>
    <w:rsid w:val="005C753B"/>
    <w:rsid w:val="005C7689"/>
    <w:rsid w:val="005D0271"/>
    <w:rsid w:val="005D0A93"/>
    <w:rsid w:val="005D1BD6"/>
    <w:rsid w:val="005D50D8"/>
    <w:rsid w:val="005D732C"/>
    <w:rsid w:val="005D75CB"/>
    <w:rsid w:val="005E0D1E"/>
    <w:rsid w:val="005E1AEA"/>
    <w:rsid w:val="005E6986"/>
    <w:rsid w:val="005E6C47"/>
    <w:rsid w:val="005E7B05"/>
    <w:rsid w:val="005F223E"/>
    <w:rsid w:val="005F4311"/>
    <w:rsid w:val="005F4C75"/>
    <w:rsid w:val="005F6813"/>
    <w:rsid w:val="005F69B4"/>
    <w:rsid w:val="005F69CC"/>
    <w:rsid w:val="00601627"/>
    <w:rsid w:val="00601F7B"/>
    <w:rsid w:val="0060322C"/>
    <w:rsid w:val="00603EBF"/>
    <w:rsid w:val="0060512B"/>
    <w:rsid w:val="0060520C"/>
    <w:rsid w:val="00606FFB"/>
    <w:rsid w:val="00610BAD"/>
    <w:rsid w:val="00610CF7"/>
    <w:rsid w:val="006110FE"/>
    <w:rsid w:val="00611A78"/>
    <w:rsid w:val="00611EBD"/>
    <w:rsid w:val="006142A4"/>
    <w:rsid w:val="00616AD5"/>
    <w:rsid w:val="0062038A"/>
    <w:rsid w:val="00622ECF"/>
    <w:rsid w:val="00634B29"/>
    <w:rsid w:val="00636949"/>
    <w:rsid w:val="0063750C"/>
    <w:rsid w:val="00642C14"/>
    <w:rsid w:val="006508F6"/>
    <w:rsid w:val="00650BE7"/>
    <w:rsid w:val="00653C7F"/>
    <w:rsid w:val="00654084"/>
    <w:rsid w:val="00654376"/>
    <w:rsid w:val="00660AB0"/>
    <w:rsid w:val="00661616"/>
    <w:rsid w:val="006620A5"/>
    <w:rsid w:val="00662EB2"/>
    <w:rsid w:val="00665AED"/>
    <w:rsid w:val="006660ED"/>
    <w:rsid w:val="006672AE"/>
    <w:rsid w:val="0066777E"/>
    <w:rsid w:val="0067047B"/>
    <w:rsid w:val="00670842"/>
    <w:rsid w:val="00671B52"/>
    <w:rsid w:val="00674535"/>
    <w:rsid w:val="00676E4C"/>
    <w:rsid w:val="0068032A"/>
    <w:rsid w:val="00680637"/>
    <w:rsid w:val="00686D59"/>
    <w:rsid w:val="00687FD3"/>
    <w:rsid w:val="006941D6"/>
    <w:rsid w:val="0069614D"/>
    <w:rsid w:val="0069631A"/>
    <w:rsid w:val="00696532"/>
    <w:rsid w:val="00697778"/>
    <w:rsid w:val="006A2CB5"/>
    <w:rsid w:val="006A2F1E"/>
    <w:rsid w:val="006A4670"/>
    <w:rsid w:val="006A5C90"/>
    <w:rsid w:val="006A6255"/>
    <w:rsid w:val="006A62BE"/>
    <w:rsid w:val="006B1A20"/>
    <w:rsid w:val="006B57FB"/>
    <w:rsid w:val="006B74C9"/>
    <w:rsid w:val="006C3B77"/>
    <w:rsid w:val="006C3F81"/>
    <w:rsid w:val="006C4B57"/>
    <w:rsid w:val="006C4C7B"/>
    <w:rsid w:val="006C5137"/>
    <w:rsid w:val="006C6D31"/>
    <w:rsid w:val="006C794C"/>
    <w:rsid w:val="006D21F1"/>
    <w:rsid w:val="006D2D02"/>
    <w:rsid w:val="006D2E11"/>
    <w:rsid w:val="006D3297"/>
    <w:rsid w:val="006D37BF"/>
    <w:rsid w:val="006D39F6"/>
    <w:rsid w:val="006E0B33"/>
    <w:rsid w:val="006E0D8A"/>
    <w:rsid w:val="006E349A"/>
    <w:rsid w:val="006E34F9"/>
    <w:rsid w:val="006E364C"/>
    <w:rsid w:val="006E3A21"/>
    <w:rsid w:val="006E6AF1"/>
    <w:rsid w:val="006F0A4B"/>
    <w:rsid w:val="006F0C32"/>
    <w:rsid w:val="006F2104"/>
    <w:rsid w:val="006F21C7"/>
    <w:rsid w:val="006F6A86"/>
    <w:rsid w:val="006F78B7"/>
    <w:rsid w:val="0070234C"/>
    <w:rsid w:val="00706957"/>
    <w:rsid w:val="007102D9"/>
    <w:rsid w:val="00710F7F"/>
    <w:rsid w:val="0071165C"/>
    <w:rsid w:val="00712B85"/>
    <w:rsid w:val="00715FB7"/>
    <w:rsid w:val="0072129B"/>
    <w:rsid w:val="007225B9"/>
    <w:rsid w:val="00724041"/>
    <w:rsid w:val="00724A49"/>
    <w:rsid w:val="0073225A"/>
    <w:rsid w:val="007327CB"/>
    <w:rsid w:val="00732E3E"/>
    <w:rsid w:val="007344C3"/>
    <w:rsid w:val="0073487A"/>
    <w:rsid w:val="00735E3E"/>
    <w:rsid w:val="007433AB"/>
    <w:rsid w:val="0074372D"/>
    <w:rsid w:val="00745DEA"/>
    <w:rsid w:val="007461BC"/>
    <w:rsid w:val="00746502"/>
    <w:rsid w:val="0074768D"/>
    <w:rsid w:val="00750364"/>
    <w:rsid w:val="0075105B"/>
    <w:rsid w:val="00751944"/>
    <w:rsid w:val="00752A03"/>
    <w:rsid w:val="00753BB9"/>
    <w:rsid w:val="00755B4B"/>
    <w:rsid w:val="00762B91"/>
    <w:rsid w:val="00763BB1"/>
    <w:rsid w:val="00770083"/>
    <w:rsid w:val="00770F55"/>
    <w:rsid w:val="00771B79"/>
    <w:rsid w:val="00773C1A"/>
    <w:rsid w:val="00775BF3"/>
    <w:rsid w:val="007807A4"/>
    <w:rsid w:val="00781A6F"/>
    <w:rsid w:val="00782191"/>
    <w:rsid w:val="00782284"/>
    <w:rsid w:val="007841AD"/>
    <w:rsid w:val="007849B3"/>
    <w:rsid w:val="00785EAC"/>
    <w:rsid w:val="007861CD"/>
    <w:rsid w:val="00786323"/>
    <w:rsid w:val="00786A3A"/>
    <w:rsid w:val="00786A5F"/>
    <w:rsid w:val="007878CC"/>
    <w:rsid w:val="00795C1B"/>
    <w:rsid w:val="007960EB"/>
    <w:rsid w:val="00796435"/>
    <w:rsid w:val="00796B42"/>
    <w:rsid w:val="007A00A3"/>
    <w:rsid w:val="007A1B29"/>
    <w:rsid w:val="007A44E4"/>
    <w:rsid w:val="007A60DE"/>
    <w:rsid w:val="007B12EC"/>
    <w:rsid w:val="007B2A40"/>
    <w:rsid w:val="007B2D98"/>
    <w:rsid w:val="007B4787"/>
    <w:rsid w:val="007C1838"/>
    <w:rsid w:val="007C27B1"/>
    <w:rsid w:val="007C2D6F"/>
    <w:rsid w:val="007C38ED"/>
    <w:rsid w:val="007C3E79"/>
    <w:rsid w:val="007C43D0"/>
    <w:rsid w:val="007C4949"/>
    <w:rsid w:val="007C642E"/>
    <w:rsid w:val="007C66D1"/>
    <w:rsid w:val="007C777E"/>
    <w:rsid w:val="007D05D8"/>
    <w:rsid w:val="007D3C55"/>
    <w:rsid w:val="007D42DA"/>
    <w:rsid w:val="007D65CC"/>
    <w:rsid w:val="007D73F7"/>
    <w:rsid w:val="007E0212"/>
    <w:rsid w:val="007E0FFE"/>
    <w:rsid w:val="007E4AB1"/>
    <w:rsid w:val="007E6715"/>
    <w:rsid w:val="007E772F"/>
    <w:rsid w:val="007F02AA"/>
    <w:rsid w:val="007F2242"/>
    <w:rsid w:val="007F50F4"/>
    <w:rsid w:val="007F5E43"/>
    <w:rsid w:val="008035F3"/>
    <w:rsid w:val="008071D5"/>
    <w:rsid w:val="008072EE"/>
    <w:rsid w:val="0081156F"/>
    <w:rsid w:val="008117B6"/>
    <w:rsid w:val="00811BC6"/>
    <w:rsid w:val="008124DC"/>
    <w:rsid w:val="00813C38"/>
    <w:rsid w:val="00814A7A"/>
    <w:rsid w:val="00814AF9"/>
    <w:rsid w:val="00815E93"/>
    <w:rsid w:val="00817032"/>
    <w:rsid w:val="00821AB2"/>
    <w:rsid w:val="00823F3F"/>
    <w:rsid w:val="008242B6"/>
    <w:rsid w:val="00826CCF"/>
    <w:rsid w:val="008275F4"/>
    <w:rsid w:val="008316EB"/>
    <w:rsid w:val="00831CE3"/>
    <w:rsid w:val="00837A08"/>
    <w:rsid w:val="00840351"/>
    <w:rsid w:val="00845472"/>
    <w:rsid w:val="008543F1"/>
    <w:rsid w:val="00854AE2"/>
    <w:rsid w:val="00854E8D"/>
    <w:rsid w:val="0085607C"/>
    <w:rsid w:val="0085699D"/>
    <w:rsid w:val="00862134"/>
    <w:rsid w:val="0086258A"/>
    <w:rsid w:val="00863C2D"/>
    <w:rsid w:val="0086630B"/>
    <w:rsid w:val="00866908"/>
    <w:rsid w:val="00871641"/>
    <w:rsid w:val="0087546C"/>
    <w:rsid w:val="00876A51"/>
    <w:rsid w:val="00876AEB"/>
    <w:rsid w:val="00882EC4"/>
    <w:rsid w:val="00885857"/>
    <w:rsid w:val="00886DD0"/>
    <w:rsid w:val="00887AB5"/>
    <w:rsid w:val="00891CB3"/>
    <w:rsid w:val="00892B04"/>
    <w:rsid w:val="0089409E"/>
    <w:rsid w:val="00895879"/>
    <w:rsid w:val="00895AE5"/>
    <w:rsid w:val="0089789F"/>
    <w:rsid w:val="008A00B0"/>
    <w:rsid w:val="008A4862"/>
    <w:rsid w:val="008A5856"/>
    <w:rsid w:val="008A5986"/>
    <w:rsid w:val="008B148D"/>
    <w:rsid w:val="008B3313"/>
    <w:rsid w:val="008B56FF"/>
    <w:rsid w:val="008C0078"/>
    <w:rsid w:val="008C15E5"/>
    <w:rsid w:val="008C28B5"/>
    <w:rsid w:val="008C37B8"/>
    <w:rsid w:val="008C3E59"/>
    <w:rsid w:val="008C5353"/>
    <w:rsid w:val="008C5450"/>
    <w:rsid w:val="008D3E04"/>
    <w:rsid w:val="008D4E11"/>
    <w:rsid w:val="008D51D1"/>
    <w:rsid w:val="008D7284"/>
    <w:rsid w:val="008E0641"/>
    <w:rsid w:val="008E65EE"/>
    <w:rsid w:val="008E6C5F"/>
    <w:rsid w:val="008F3AAB"/>
    <w:rsid w:val="008F4354"/>
    <w:rsid w:val="008F5BDD"/>
    <w:rsid w:val="008F5C4F"/>
    <w:rsid w:val="0090007A"/>
    <w:rsid w:val="00901810"/>
    <w:rsid w:val="00905E81"/>
    <w:rsid w:val="00905FD3"/>
    <w:rsid w:val="00907C9E"/>
    <w:rsid w:val="00910649"/>
    <w:rsid w:val="00913093"/>
    <w:rsid w:val="00913CA2"/>
    <w:rsid w:val="009146DD"/>
    <w:rsid w:val="00914C48"/>
    <w:rsid w:val="009162E8"/>
    <w:rsid w:val="0091703C"/>
    <w:rsid w:val="00917CB4"/>
    <w:rsid w:val="00921B03"/>
    <w:rsid w:val="00922260"/>
    <w:rsid w:val="00924D7B"/>
    <w:rsid w:val="009305E3"/>
    <w:rsid w:val="00931686"/>
    <w:rsid w:val="00933F4C"/>
    <w:rsid w:val="0093438A"/>
    <w:rsid w:val="00940F6B"/>
    <w:rsid w:val="009413FA"/>
    <w:rsid w:val="00942459"/>
    <w:rsid w:val="00945974"/>
    <w:rsid w:val="0094767F"/>
    <w:rsid w:val="0095069F"/>
    <w:rsid w:val="009538F6"/>
    <w:rsid w:val="00955596"/>
    <w:rsid w:val="00956641"/>
    <w:rsid w:val="009639A2"/>
    <w:rsid w:val="0096456D"/>
    <w:rsid w:val="009647E4"/>
    <w:rsid w:val="00964AF4"/>
    <w:rsid w:val="00966D54"/>
    <w:rsid w:val="009713E5"/>
    <w:rsid w:val="00972E43"/>
    <w:rsid w:val="00973C31"/>
    <w:rsid w:val="009756A6"/>
    <w:rsid w:val="0097604B"/>
    <w:rsid w:val="00987527"/>
    <w:rsid w:val="00987A0E"/>
    <w:rsid w:val="00992913"/>
    <w:rsid w:val="00994B0B"/>
    <w:rsid w:val="00995D5E"/>
    <w:rsid w:val="00996605"/>
    <w:rsid w:val="009A1505"/>
    <w:rsid w:val="009A30BB"/>
    <w:rsid w:val="009A38DC"/>
    <w:rsid w:val="009A46C1"/>
    <w:rsid w:val="009A6A8D"/>
    <w:rsid w:val="009A7087"/>
    <w:rsid w:val="009B0058"/>
    <w:rsid w:val="009B3FB0"/>
    <w:rsid w:val="009B3FD4"/>
    <w:rsid w:val="009B510C"/>
    <w:rsid w:val="009B78E9"/>
    <w:rsid w:val="009B7FED"/>
    <w:rsid w:val="009C1947"/>
    <w:rsid w:val="009C37EA"/>
    <w:rsid w:val="009C5D99"/>
    <w:rsid w:val="009C67BA"/>
    <w:rsid w:val="009C7625"/>
    <w:rsid w:val="009C7F5C"/>
    <w:rsid w:val="009D0715"/>
    <w:rsid w:val="009D13FF"/>
    <w:rsid w:val="009D2F16"/>
    <w:rsid w:val="009D524F"/>
    <w:rsid w:val="009D5A05"/>
    <w:rsid w:val="009D5AE8"/>
    <w:rsid w:val="009D7D39"/>
    <w:rsid w:val="009E22CC"/>
    <w:rsid w:val="009E2BD8"/>
    <w:rsid w:val="009E41D7"/>
    <w:rsid w:val="009E45A3"/>
    <w:rsid w:val="009E46A7"/>
    <w:rsid w:val="009F37E8"/>
    <w:rsid w:val="009F3F3E"/>
    <w:rsid w:val="009F50A1"/>
    <w:rsid w:val="009F7EAF"/>
    <w:rsid w:val="00A00208"/>
    <w:rsid w:val="00A02482"/>
    <w:rsid w:val="00A04EA1"/>
    <w:rsid w:val="00A0551F"/>
    <w:rsid w:val="00A06A58"/>
    <w:rsid w:val="00A07181"/>
    <w:rsid w:val="00A10C07"/>
    <w:rsid w:val="00A144E8"/>
    <w:rsid w:val="00A16DEB"/>
    <w:rsid w:val="00A20149"/>
    <w:rsid w:val="00A20A22"/>
    <w:rsid w:val="00A20EFE"/>
    <w:rsid w:val="00A268BD"/>
    <w:rsid w:val="00A27076"/>
    <w:rsid w:val="00A275A8"/>
    <w:rsid w:val="00A3794A"/>
    <w:rsid w:val="00A408A9"/>
    <w:rsid w:val="00A44084"/>
    <w:rsid w:val="00A45075"/>
    <w:rsid w:val="00A45AC2"/>
    <w:rsid w:val="00A46837"/>
    <w:rsid w:val="00A469EE"/>
    <w:rsid w:val="00A47702"/>
    <w:rsid w:val="00A52DD5"/>
    <w:rsid w:val="00A52E49"/>
    <w:rsid w:val="00A55E4B"/>
    <w:rsid w:val="00A60637"/>
    <w:rsid w:val="00A63EF6"/>
    <w:rsid w:val="00A67EC9"/>
    <w:rsid w:val="00A71F79"/>
    <w:rsid w:val="00A7343A"/>
    <w:rsid w:val="00A73826"/>
    <w:rsid w:val="00A75864"/>
    <w:rsid w:val="00A76068"/>
    <w:rsid w:val="00A76824"/>
    <w:rsid w:val="00A80BFC"/>
    <w:rsid w:val="00A812F9"/>
    <w:rsid w:val="00A81AA2"/>
    <w:rsid w:val="00A84ED8"/>
    <w:rsid w:val="00A85485"/>
    <w:rsid w:val="00A85884"/>
    <w:rsid w:val="00A8783D"/>
    <w:rsid w:val="00A87E1E"/>
    <w:rsid w:val="00A91543"/>
    <w:rsid w:val="00A9517C"/>
    <w:rsid w:val="00A95CA0"/>
    <w:rsid w:val="00A976D6"/>
    <w:rsid w:val="00AA0DF5"/>
    <w:rsid w:val="00AA21D6"/>
    <w:rsid w:val="00AA243D"/>
    <w:rsid w:val="00AA38DD"/>
    <w:rsid w:val="00AA5281"/>
    <w:rsid w:val="00AA725F"/>
    <w:rsid w:val="00AA74FD"/>
    <w:rsid w:val="00AA75C3"/>
    <w:rsid w:val="00AB29C9"/>
    <w:rsid w:val="00AB593A"/>
    <w:rsid w:val="00AC22E0"/>
    <w:rsid w:val="00AC5E76"/>
    <w:rsid w:val="00AD1E6D"/>
    <w:rsid w:val="00AD35CB"/>
    <w:rsid w:val="00AD39CB"/>
    <w:rsid w:val="00AD6D54"/>
    <w:rsid w:val="00AD7326"/>
    <w:rsid w:val="00AD760B"/>
    <w:rsid w:val="00AE0078"/>
    <w:rsid w:val="00AE0329"/>
    <w:rsid w:val="00AE0936"/>
    <w:rsid w:val="00AE11B4"/>
    <w:rsid w:val="00AE18A4"/>
    <w:rsid w:val="00AE51B9"/>
    <w:rsid w:val="00AE60D0"/>
    <w:rsid w:val="00AE6BF6"/>
    <w:rsid w:val="00AE6C68"/>
    <w:rsid w:val="00AF2391"/>
    <w:rsid w:val="00AF5426"/>
    <w:rsid w:val="00AF6AE7"/>
    <w:rsid w:val="00AF6C9C"/>
    <w:rsid w:val="00B01A2A"/>
    <w:rsid w:val="00B02512"/>
    <w:rsid w:val="00B04E3C"/>
    <w:rsid w:val="00B0573F"/>
    <w:rsid w:val="00B07D60"/>
    <w:rsid w:val="00B10E18"/>
    <w:rsid w:val="00B10E9F"/>
    <w:rsid w:val="00B13EEF"/>
    <w:rsid w:val="00B14A2D"/>
    <w:rsid w:val="00B15608"/>
    <w:rsid w:val="00B15758"/>
    <w:rsid w:val="00B2404E"/>
    <w:rsid w:val="00B25AF6"/>
    <w:rsid w:val="00B25CA8"/>
    <w:rsid w:val="00B25CC8"/>
    <w:rsid w:val="00B269D9"/>
    <w:rsid w:val="00B30040"/>
    <w:rsid w:val="00B303BA"/>
    <w:rsid w:val="00B3040C"/>
    <w:rsid w:val="00B3116F"/>
    <w:rsid w:val="00B348C7"/>
    <w:rsid w:val="00B507D8"/>
    <w:rsid w:val="00B50AA0"/>
    <w:rsid w:val="00B5238C"/>
    <w:rsid w:val="00B52537"/>
    <w:rsid w:val="00B548A1"/>
    <w:rsid w:val="00B54B3E"/>
    <w:rsid w:val="00B65E6A"/>
    <w:rsid w:val="00B66817"/>
    <w:rsid w:val="00B67081"/>
    <w:rsid w:val="00B673EC"/>
    <w:rsid w:val="00B703B6"/>
    <w:rsid w:val="00B70478"/>
    <w:rsid w:val="00B71D3E"/>
    <w:rsid w:val="00B7317B"/>
    <w:rsid w:val="00B73867"/>
    <w:rsid w:val="00B766A8"/>
    <w:rsid w:val="00B8009E"/>
    <w:rsid w:val="00B802F0"/>
    <w:rsid w:val="00B803EF"/>
    <w:rsid w:val="00B839D3"/>
    <w:rsid w:val="00B91A04"/>
    <w:rsid w:val="00B92C23"/>
    <w:rsid w:val="00B936B1"/>
    <w:rsid w:val="00B95632"/>
    <w:rsid w:val="00BA0ACA"/>
    <w:rsid w:val="00BA36CE"/>
    <w:rsid w:val="00BA3806"/>
    <w:rsid w:val="00BA5BAA"/>
    <w:rsid w:val="00BA7607"/>
    <w:rsid w:val="00BA79F5"/>
    <w:rsid w:val="00BA7E56"/>
    <w:rsid w:val="00BB001F"/>
    <w:rsid w:val="00BB1639"/>
    <w:rsid w:val="00BB79C4"/>
    <w:rsid w:val="00BB7F25"/>
    <w:rsid w:val="00BC2CD3"/>
    <w:rsid w:val="00BC39C6"/>
    <w:rsid w:val="00BC58E0"/>
    <w:rsid w:val="00BC6F65"/>
    <w:rsid w:val="00BC71A1"/>
    <w:rsid w:val="00BD02B7"/>
    <w:rsid w:val="00BD0EC6"/>
    <w:rsid w:val="00BD4FFC"/>
    <w:rsid w:val="00BD6FCE"/>
    <w:rsid w:val="00BD703F"/>
    <w:rsid w:val="00BD7520"/>
    <w:rsid w:val="00BD7C5E"/>
    <w:rsid w:val="00BE43CA"/>
    <w:rsid w:val="00BE6A9B"/>
    <w:rsid w:val="00BE7894"/>
    <w:rsid w:val="00BF0229"/>
    <w:rsid w:val="00BF2B94"/>
    <w:rsid w:val="00BF34E9"/>
    <w:rsid w:val="00BF3DD1"/>
    <w:rsid w:val="00BF42AC"/>
    <w:rsid w:val="00BF47B2"/>
    <w:rsid w:val="00BF6EC8"/>
    <w:rsid w:val="00C04BC5"/>
    <w:rsid w:val="00C118DC"/>
    <w:rsid w:val="00C158D7"/>
    <w:rsid w:val="00C15F40"/>
    <w:rsid w:val="00C21D9A"/>
    <w:rsid w:val="00C22E90"/>
    <w:rsid w:val="00C2445D"/>
    <w:rsid w:val="00C31184"/>
    <w:rsid w:val="00C3484C"/>
    <w:rsid w:val="00C3672F"/>
    <w:rsid w:val="00C372A3"/>
    <w:rsid w:val="00C43657"/>
    <w:rsid w:val="00C4515F"/>
    <w:rsid w:val="00C4763B"/>
    <w:rsid w:val="00C47EC7"/>
    <w:rsid w:val="00C55934"/>
    <w:rsid w:val="00C57B15"/>
    <w:rsid w:val="00C6431F"/>
    <w:rsid w:val="00C65649"/>
    <w:rsid w:val="00C66378"/>
    <w:rsid w:val="00C717FD"/>
    <w:rsid w:val="00C72701"/>
    <w:rsid w:val="00C80EBB"/>
    <w:rsid w:val="00C8273B"/>
    <w:rsid w:val="00C83ECA"/>
    <w:rsid w:val="00C83EF8"/>
    <w:rsid w:val="00C84AB8"/>
    <w:rsid w:val="00C85C72"/>
    <w:rsid w:val="00C91A97"/>
    <w:rsid w:val="00C93271"/>
    <w:rsid w:val="00C9727A"/>
    <w:rsid w:val="00C97DBB"/>
    <w:rsid w:val="00CA0D68"/>
    <w:rsid w:val="00CA1A75"/>
    <w:rsid w:val="00CA1B4C"/>
    <w:rsid w:val="00CA222C"/>
    <w:rsid w:val="00CA3291"/>
    <w:rsid w:val="00CA35C2"/>
    <w:rsid w:val="00CA5280"/>
    <w:rsid w:val="00CA61A0"/>
    <w:rsid w:val="00CA66B3"/>
    <w:rsid w:val="00CB0246"/>
    <w:rsid w:val="00CB263A"/>
    <w:rsid w:val="00CB2F47"/>
    <w:rsid w:val="00CB61A8"/>
    <w:rsid w:val="00CB7EBA"/>
    <w:rsid w:val="00CC1249"/>
    <w:rsid w:val="00CC51C7"/>
    <w:rsid w:val="00CC526C"/>
    <w:rsid w:val="00CC61C8"/>
    <w:rsid w:val="00CD1703"/>
    <w:rsid w:val="00CD1E99"/>
    <w:rsid w:val="00CD6202"/>
    <w:rsid w:val="00CE0DE3"/>
    <w:rsid w:val="00CE0FF2"/>
    <w:rsid w:val="00CE5EEF"/>
    <w:rsid w:val="00CF105A"/>
    <w:rsid w:val="00CF2026"/>
    <w:rsid w:val="00CF5F4A"/>
    <w:rsid w:val="00D00BD5"/>
    <w:rsid w:val="00D02C18"/>
    <w:rsid w:val="00D0559F"/>
    <w:rsid w:val="00D05944"/>
    <w:rsid w:val="00D06B7E"/>
    <w:rsid w:val="00D1087B"/>
    <w:rsid w:val="00D122E6"/>
    <w:rsid w:val="00D17C28"/>
    <w:rsid w:val="00D17E7D"/>
    <w:rsid w:val="00D23267"/>
    <w:rsid w:val="00D2329A"/>
    <w:rsid w:val="00D23454"/>
    <w:rsid w:val="00D23A2A"/>
    <w:rsid w:val="00D24386"/>
    <w:rsid w:val="00D24C37"/>
    <w:rsid w:val="00D24F6F"/>
    <w:rsid w:val="00D26D09"/>
    <w:rsid w:val="00D277B1"/>
    <w:rsid w:val="00D36DA8"/>
    <w:rsid w:val="00D3708E"/>
    <w:rsid w:val="00D37E7E"/>
    <w:rsid w:val="00D405C5"/>
    <w:rsid w:val="00D4127C"/>
    <w:rsid w:val="00D4161C"/>
    <w:rsid w:val="00D441CC"/>
    <w:rsid w:val="00D44BA9"/>
    <w:rsid w:val="00D47B43"/>
    <w:rsid w:val="00D52896"/>
    <w:rsid w:val="00D5327C"/>
    <w:rsid w:val="00D54CDB"/>
    <w:rsid w:val="00D56AE0"/>
    <w:rsid w:val="00D5754F"/>
    <w:rsid w:val="00D63C14"/>
    <w:rsid w:val="00D64F1F"/>
    <w:rsid w:val="00D65438"/>
    <w:rsid w:val="00D671A9"/>
    <w:rsid w:val="00D70784"/>
    <w:rsid w:val="00D7098C"/>
    <w:rsid w:val="00D72748"/>
    <w:rsid w:val="00D727F9"/>
    <w:rsid w:val="00D76776"/>
    <w:rsid w:val="00D76D7C"/>
    <w:rsid w:val="00D776DD"/>
    <w:rsid w:val="00D83496"/>
    <w:rsid w:val="00D84280"/>
    <w:rsid w:val="00D84735"/>
    <w:rsid w:val="00D865ED"/>
    <w:rsid w:val="00D974BA"/>
    <w:rsid w:val="00DA3F84"/>
    <w:rsid w:val="00DA5322"/>
    <w:rsid w:val="00DA7829"/>
    <w:rsid w:val="00DB1008"/>
    <w:rsid w:val="00DC32CC"/>
    <w:rsid w:val="00DC54B5"/>
    <w:rsid w:val="00DC7427"/>
    <w:rsid w:val="00DD32AC"/>
    <w:rsid w:val="00DD3D4A"/>
    <w:rsid w:val="00DD4A31"/>
    <w:rsid w:val="00DD75EB"/>
    <w:rsid w:val="00DE10D6"/>
    <w:rsid w:val="00DE3438"/>
    <w:rsid w:val="00DE3A54"/>
    <w:rsid w:val="00DE3AFD"/>
    <w:rsid w:val="00DE3C5C"/>
    <w:rsid w:val="00DE5438"/>
    <w:rsid w:val="00DE5A4D"/>
    <w:rsid w:val="00DF17E5"/>
    <w:rsid w:val="00DF2FC6"/>
    <w:rsid w:val="00DF7A89"/>
    <w:rsid w:val="00E00D25"/>
    <w:rsid w:val="00E038EA"/>
    <w:rsid w:val="00E0516D"/>
    <w:rsid w:val="00E05D51"/>
    <w:rsid w:val="00E104D4"/>
    <w:rsid w:val="00E11EF3"/>
    <w:rsid w:val="00E16031"/>
    <w:rsid w:val="00E1603A"/>
    <w:rsid w:val="00E16135"/>
    <w:rsid w:val="00E1660F"/>
    <w:rsid w:val="00E17CA8"/>
    <w:rsid w:val="00E212CE"/>
    <w:rsid w:val="00E21F67"/>
    <w:rsid w:val="00E26BFC"/>
    <w:rsid w:val="00E26DBF"/>
    <w:rsid w:val="00E27218"/>
    <w:rsid w:val="00E34F5C"/>
    <w:rsid w:val="00E357B6"/>
    <w:rsid w:val="00E367E8"/>
    <w:rsid w:val="00E4067A"/>
    <w:rsid w:val="00E41A1F"/>
    <w:rsid w:val="00E426F5"/>
    <w:rsid w:val="00E44657"/>
    <w:rsid w:val="00E45BD8"/>
    <w:rsid w:val="00E47E30"/>
    <w:rsid w:val="00E50D45"/>
    <w:rsid w:val="00E51B4D"/>
    <w:rsid w:val="00E53CCF"/>
    <w:rsid w:val="00E55880"/>
    <w:rsid w:val="00E57424"/>
    <w:rsid w:val="00E61588"/>
    <w:rsid w:val="00E61961"/>
    <w:rsid w:val="00E619A1"/>
    <w:rsid w:val="00E62FE2"/>
    <w:rsid w:val="00E7115E"/>
    <w:rsid w:val="00E71AF1"/>
    <w:rsid w:val="00E71E5A"/>
    <w:rsid w:val="00E77038"/>
    <w:rsid w:val="00E77526"/>
    <w:rsid w:val="00E8047F"/>
    <w:rsid w:val="00E808A9"/>
    <w:rsid w:val="00E8153E"/>
    <w:rsid w:val="00E83517"/>
    <w:rsid w:val="00E861AE"/>
    <w:rsid w:val="00E87DB9"/>
    <w:rsid w:val="00E93CCB"/>
    <w:rsid w:val="00E94186"/>
    <w:rsid w:val="00E94C72"/>
    <w:rsid w:val="00E97AAC"/>
    <w:rsid w:val="00EA1B82"/>
    <w:rsid w:val="00EA44A9"/>
    <w:rsid w:val="00EA567E"/>
    <w:rsid w:val="00EA6B16"/>
    <w:rsid w:val="00EA750E"/>
    <w:rsid w:val="00EB017A"/>
    <w:rsid w:val="00EB0C9D"/>
    <w:rsid w:val="00EB227D"/>
    <w:rsid w:val="00EB3173"/>
    <w:rsid w:val="00EB6092"/>
    <w:rsid w:val="00EB6CFE"/>
    <w:rsid w:val="00EC09DB"/>
    <w:rsid w:val="00EC2457"/>
    <w:rsid w:val="00EC646A"/>
    <w:rsid w:val="00ED19A8"/>
    <w:rsid w:val="00ED2DBA"/>
    <w:rsid w:val="00ED3972"/>
    <w:rsid w:val="00ED3D2A"/>
    <w:rsid w:val="00ED5EAC"/>
    <w:rsid w:val="00EE0624"/>
    <w:rsid w:val="00EE0B05"/>
    <w:rsid w:val="00EE0F45"/>
    <w:rsid w:val="00EE12C4"/>
    <w:rsid w:val="00EE18EF"/>
    <w:rsid w:val="00EF025C"/>
    <w:rsid w:val="00EF12D0"/>
    <w:rsid w:val="00EF1B75"/>
    <w:rsid w:val="00EF3992"/>
    <w:rsid w:val="00EF45D5"/>
    <w:rsid w:val="00EF5F33"/>
    <w:rsid w:val="00EF5FA2"/>
    <w:rsid w:val="00EF6150"/>
    <w:rsid w:val="00EF6D39"/>
    <w:rsid w:val="00EF7802"/>
    <w:rsid w:val="00F024F8"/>
    <w:rsid w:val="00F15470"/>
    <w:rsid w:val="00F1733A"/>
    <w:rsid w:val="00F21299"/>
    <w:rsid w:val="00F23995"/>
    <w:rsid w:val="00F254C3"/>
    <w:rsid w:val="00F26479"/>
    <w:rsid w:val="00F276DE"/>
    <w:rsid w:val="00F30F4B"/>
    <w:rsid w:val="00F32170"/>
    <w:rsid w:val="00F33796"/>
    <w:rsid w:val="00F423D1"/>
    <w:rsid w:val="00F42958"/>
    <w:rsid w:val="00F43AC2"/>
    <w:rsid w:val="00F451F0"/>
    <w:rsid w:val="00F500B2"/>
    <w:rsid w:val="00F51A21"/>
    <w:rsid w:val="00F52875"/>
    <w:rsid w:val="00F608CC"/>
    <w:rsid w:val="00F61482"/>
    <w:rsid w:val="00F63982"/>
    <w:rsid w:val="00F706AB"/>
    <w:rsid w:val="00F709D8"/>
    <w:rsid w:val="00F741CF"/>
    <w:rsid w:val="00F768EB"/>
    <w:rsid w:val="00F76F8E"/>
    <w:rsid w:val="00F81356"/>
    <w:rsid w:val="00F81F9F"/>
    <w:rsid w:val="00F82250"/>
    <w:rsid w:val="00F84414"/>
    <w:rsid w:val="00F851F4"/>
    <w:rsid w:val="00F87F18"/>
    <w:rsid w:val="00F94115"/>
    <w:rsid w:val="00F95090"/>
    <w:rsid w:val="00F96E37"/>
    <w:rsid w:val="00FA0459"/>
    <w:rsid w:val="00FA0F53"/>
    <w:rsid w:val="00FA4D95"/>
    <w:rsid w:val="00FA520B"/>
    <w:rsid w:val="00FA641F"/>
    <w:rsid w:val="00FA7982"/>
    <w:rsid w:val="00FB16DD"/>
    <w:rsid w:val="00FB31B7"/>
    <w:rsid w:val="00FB4C41"/>
    <w:rsid w:val="00FB7FDE"/>
    <w:rsid w:val="00FC0A1B"/>
    <w:rsid w:val="00FC0E5F"/>
    <w:rsid w:val="00FC1439"/>
    <w:rsid w:val="00FC4847"/>
    <w:rsid w:val="00FC59C1"/>
    <w:rsid w:val="00FC7501"/>
    <w:rsid w:val="00FD4F75"/>
    <w:rsid w:val="00FD542C"/>
    <w:rsid w:val="00FE0E3D"/>
    <w:rsid w:val="00FE230A"/>
    <w:rsid w:val="00FE53E2"/>
    <w:rsid w:val="00FE543B"/>
    <w:rsid w:val="00FE5A46"/>
    <w:rsid w:val="00FE711D"/>
    <w:rsid w:val="00FE7C22"/>
    <w:rsid w:val="00FF2EC1"/>
    <w:rsid w:val="00FF42C9"/>
    <w:rsid w:val="00FF49F5"/>
    <w:rsid w:val="00FF6087"/>
    <w:rsid w:val="00FF7A23"/>
    <w:rsid w:val="00FF7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7B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183A23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Normal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Normal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Normal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Normal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Normal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Normal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Normal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Normal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Normal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Normal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Normal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Normal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Normal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Normal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Normal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Normal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83A2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Normal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Normal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Normal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10">
    <w:name w:val="Основной текст + 10"/>
    <w:aliases w:val="5 pt2"/>
    <w:uiPriority w:val="99"/>
    <w:rsid w:val="005E0D1E"/>
    <w:rPr>
      <w:rFonts w:ascii="Times New Roman" w:hAnsi="Times New Roman"/>
      <w:color w:val="000000"/>
      <w:spacing w:val="10"/>
      <w:w w:val="100"/>
      <w:position w:val="0"/>
      <w:sz w:val="21"/>
      <w:u w:val="none"/>
      <w:effect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160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5599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inf</cp:lastModifiedBy>
  <cp:revision>2</cp:revision>
  <cp:lastPrinted>2016-01-13T12:42:00Z</cp:lastPrinted>
  <dcterms:created xsi:type="dcterms:W3CDTF">2019-12-17T03:45:00Z</dcterms:created>
  <dcterms:modified xsi:type="dcterms:W3CDTF">2019-12-17T03:45:00Z</dcterms:modified>
</cp:coreProperties>
</file>